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38" w:rsidRPr="0021078B" w:rsidRDefault="00CF3C75" w:rsidP="0021078B">
      <w:pPr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21078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87C008A" wp14:editId="582D8E44">
            <wp:extent cx="666750" cy="847725"/>
            <wp:effectExtent l="19050" t="0" r="0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738" w:rsidRPr="0021078B" w:rsidRDefault="004F6738" w:rsidP="0021078B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21078B" w:rsidRDefault="0021078B" w:rsidP="0021078B">
      <w:pPr>
        <w:ind w:firstLine="709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АДМИНИСТРАЦИЯ</w:t>
      </w:r>
    </w:p>
    <w:p w:rsidR="004F6738" w:rsidRPr="0021078B" w:rsidRDefault="004F6738" w:rsidP="0021078B">
      <w:pPr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21078B">
        <w:rPr>
          <w:rFonts w:ascii="Arial" w:hAnsi="Arial" w:cs="Arial"/>
          <w:bCs/>
          <w:sz w:val="24"/>
          <w:szCs w:val="24"/>
        </w:rPr>
        <w:t>АННИНСКОГО МУНИЦИПАЛЬНОГО РАЙОНА</w:t>
      </w:r>
    </w:p>
    <w:p w:rsidR="004F6738" w:rsidRPr="0021078B" w:rsidRDefault="004F6738" w:rsidP="0021078B">
      <w:pPr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21078B">
        <w:rPr>
          <w:rFonts w:ascii="Arial" w:hAnsi="Arial" w:cs="Arial"/>
          <w:bCs/>
          <w:sz w:val="24"/>
          <w:szCs w:val="24"/>
        </w:rPr>
        <w:t>ВОРОНЕЖСКОЙ ОБЛАСТИ</w:t>
      </w:r>
    </w:p>
    <w:p w:rsidR="004F6738" w:rsidRPr="0021078B" w:rsidRDefault="004F6738" w:rsidP="0021078B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4F6738" w:rsidRPr="0021078B" w:rsidRDefault="004F6738" w:rsidP="0021078B">
      <w:pPr>
        <w:pStyle w:val="1"/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21078B">
        <w:rPr>
          <w:rFonts w:ascii="Arial" w:hAnsi="Arial" w:cs="Arial"/>
          <w:sz w:val="24"/>
          <w:szCs w:val="24"/>
        </w:rPr>
        <w:t>П</w:t>
      </w:r>
      <w:proofErr w:type="gramEnd"/>
      <w:r w:rsidRPr="0021078B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4F6738" w:rsidRPr="0021078B" w:rsidRDefault="004F6738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6738" w:rsidRPr="0021078B" w:rsidRDefault="004F6738" w:rsidP="0021078B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от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="0033045B" w:rsidRPr="0021078B">
        <w:rPr>
          <w:rFonts w:ascii="Arial" w:hAnsi="Arial" w:cs="Arial"/>
          <w:sz w:val="24"/>
          <w:szCs w:val="24"/>
        </w:rPr>
        <w:t>26.05.2021</w:t>
      </w:r>
      <w:r w:rsidRPr="0021078B">
        <w:rPr>
          <w:rFonts w:ascii="Arial" w:hAnsi="Arial" w:cs="Arial"/>
          <w:sz w:val="24"/>
          <w:szCs w:val="24"/>
        </w:rPr>
        <w:t>года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 xml:space="preserve">№ </w:t>
      </w:r>
      <w:r w:rsidR="0033045B" w:rsidRPr="0021078B">
        <w:rPr>
          <w:rFonts w:ascii="Arial" w:hAnsi="Arial" w:cs="Arial"/>
          <w:sz w:val="24"/>
          <w:szCs w:val="24"/>
        </w:rPr>
        <w:t>299</w:t>
      </w:r>
    </w:p>
    <w:p w:rsidR="004F6738" w:rsidRPr="0021078B" w:rsidRDefault="004F6738" w:rsidP="0021078B">
      <w:pPr>
        <w:tabs>
          <w:tab w:val="left" w:pos="3960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21078B">
        <w:rPr>
          <w:rFonts w:ascii="Arial" w:hAnsi="Arial" w:cs="Arial"/>
          <w:sz w:val="24"/>
          <w:szCs w:val="24"/>
        </w:rPr>
        <w:t>п.г.т</w:t>
      </w:r>
      <w:proofErr w:type="spellEnd"/>
      <w:r w:rsidRPr="0021078B">
        <w:rPr>
          <w:rFonts w:ascii="Arial" w:hAnsi="Arial" w:cs="Arial"/>
          <w:sz w:val="24"/>
          <w:szCs w:val="24"/>
        </w:rPr>
        <w:t>. Анна</w:t>
      </w:r>
    </w:p>
    <w:p w:rsidR="004F6738" w:rsidRPr="0021078B" w:rsidRDefault="004F6738" w:rsidP="0021078B">
      <w:pPr>
        <w:pStyle w:val="ConsNonformat"/>
        <w:widowControl/>
        <w:tabs>
          <w:tab w:val="left" w:pos="4536"/>
        </w:tabs>
        <w:suppressAutoHyphens/>
        <w:ind w:right="0"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B0DC5" w:rsidRPr="0021078B" w:rsidRDefault="00CA35D0" w:rsidP="0021078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1078B">
        <w:rPr>
          <w:rFonts w:ascii="Arial" w:hAnsi="Arial" w:cs="Arial"/>
          <w:b/>
          <w:sz w:val="32"/>
          <w:szCs w:val="32"/>
        </w:rPr>
        <w:t>Об утверждении порядка предоставления</w:t>
      </w:r>
    </w:p>
    <w:p w:rsidR="001B0DC5" w:rsidRPr="0021078B" w:rsidRDefault="00CE25CC" w:rsidP="0021078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1078B">
        <w:rPr>
          <w:rFonts w:ascii="Arial" w:hAnsi="Arial" w:cs="Arial"/>
          <w:b/>
          <w:sz w:val="32"/>
          <w:szCs w:val="32"/>
        </w:rPr>
        <w:t>с</w:t>
      </w:r>
      <w:r w:rsidR="00CA35D0" w:rsidRPr="0021078B">
        <w:rPr>
          <w:rFonts w:ascii="Arial" w:hAnsi="Arial" w:cs="Arial"/>
          <w:b/>
          <w:sz w:val="32"/>
          <w:szCs w:val="32"/>
        </w:rPr>
        <w:t>убсиди</w:t>
      </w:r>
      <w:r w:rsidRPr="0021078B">
        <w:rPr>
          <w:rFonts w:ascii="Arial" w:hAnsi="Arial" w:cs="Arial"/>
          <w:b/>
          <w:sz w:val="32"/>
          <w:szCs w:val="32"/>
        </w:rPr>
        <w:t>и</w:t>
      </w:r>
      <w:r w:rsidR="001B0DC5" w:rsidRPr="0021078B">
        <w:rPr>
          <w:rFonts w:ascii="Arial" w:hAnsi="Arial" w:cs="Arial"/>
          <w:b/>
          <w:sz w:val="32"/>
          <w:szCs w:val="32"/>
        </w:rPr>
        <w:t xml:space="preserve"> на обеспечение деятельности</w:t>
      </w:r>
    </w:p>
    <w:p w:rsidR="001B0DC5" w:rsidRPr="0021078B" w:rsidRDefault="00477699" w:rsidP="0021078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1078B">
        <w:rPr>
          <w:rFonts w:ascii="Arial" w:hAnsi="Arial" w:cs="Arial"/>
          <w:b/>
          <w:sz w:val="32"/>
          <w:szCs w:val="32"/>
        </w:rPr>
        <w:t>Аннинскому районному</w:t>
      </w:r>
      <w:r w:rsidR="0021078B" w:rsidRPr="0021078B">
        <w:rPr>
          <w:rFonts w:ascii="Arial" w:hAnsi="Arial" w:cs="Arial"/>
          <w:b/>
          <w:sz w:val="32"/>
          <w:szCs w:val="32"/>
        </w:rPr>
        <w:t xml:space="preserve"> </w:t>
      </w:r>
      <w:r w:rsidRPr="0021078B">
        <w:rPr>
          <w:rFonts w:ascii="Arial" w:hAnsi="Arial" w:cs="Arial"/>
          <w:b/>
          <w:sz w:val="32"/>
          <w:szCs w:val="32"/>
        </w:rPr>
        <w:t>отделению</w:t>
      </w:r>
    </w:p>
    <w:p w:rsidR="001B0DC5" w:rsidRPr="0021078B" w:rsidRDefault="00477699" w:rsidP="0021078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1078B">
        <w:rPr>
          <w:rFonts w:ascii="Arial" w:hAnsi="Arial" w:cs="Arial"/>
          <w:b/>
          <w:sz w:val="32"/>
          <w:szCs w:val="32"/>
        </w:rPr>
        <w:t>Воронежской</w:t>
      </w:r>
      <w:r w:rsidR="001B0DC5" w:rsidRPr="0021078B">
        <w:rPr>
          <w:rFonts w:ascii="Arial" w:hAnsi="Arial" w:cs="Arial"/>
          <w:b/>
          <w:sz w:val="32"/>
          <w:szCs w:val="32"/>
        </w:rPr>
        <w:t xml:space="preserve"> </w:t>
      </w:r>
      <w:r w:rsidRPr="0021078B">
        <w:rPr>
          <w:rFonts w:ascii="Arial" w:hAnsi="Arial" w:cs="Arial"/>
          <w:b/>
          <w:sz w:val="32"/>
          <w:szCs w:val="32"/>
        </w:rPr>
        <w:t>Областной общественной</w:t>
      </w:r>
    </w:p>
    <w:p w:rsidR="00CA35D0" w:rsidRPr="0021078B" w:rsidRDefault="00477699" w:rsidP="0021078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1078B">
        <w:rPr>
          <w:rFonts w:ascii="Arial" w:hAnsi="Arial" w:cs="Arial"/>
          <w:b/>
          <w:sz w:val="32"/>
          <w:szCs w:val="32"/>
        </w:rPr>
        <w:t>организации инвалидов</w:t>
      </w:r>
    </w:p>
    <w:p w:rsidR="009810AA" w:rsidRPr="0021078B" w:rsidRDefault="009810AA" w:rsidP="0021078B">
      <w:pPr>
        <w:pStyle w:val="ConsNormal"/>
        <w:widowControl/>
        <w:ind w:right="0" w:firstLine="709"/>
        <w:jc w:val="both"/>
        <w:rPr>
          <w:sz w:val="24"/>
          <w:szCs w:val="24"/>
        </w:rPr>
      </w:pPr>
    </w:p>
    <w:p w:rsid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В соответствии с пунктом 2 статьи 78.1 Бюджетного кодекса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="00CC4CBD" w:rsidRPr="0021078B">
        <w:rPr>
          <w:rFonts w:ascii="Arial" w:hAnsi="Arial" w:cs="Arial"/>
          <w:sz w:val="24"/>
          <w:szCs w:val="24"/>
        </w:rPr>
        <w:t>р</w:t>
      </w:r>
      <w:r w:rsidRPr="0021078B">
        <w:rPr>
          <w:rFonts w:ascii="Arial" w:hAnsi="Arial" w:cs="Arial"/>
          <w:sz w:val="24"/>
          <w:szCs w:val="24"/>
        </w:rPr>
        <w:t xml:space="preserve">оссийской Федерации, Постановлением Правительства Российской Федерации от </w:t>
      </w:r>
      <w:proofErr w:type="spellStart"/>
      <w:proofErr w:type="gramStart"/>
      <w:r w:rsidR="005B2239" w:rsidRPr="0021078B">
        <w:rPr>
          <w:rFonts w:ascii="Arial" w:hAnsi="Arial" w:cs="Arial"/>
          <w:sz w:val="24"/>
          <w:szCs w:val="24"/>
        </w:rPr>
        <w:t>от</w:t>
      </w:r>
      <w:proofErr w:type="spellEnd"/>
      <w:proofErr w:type="gramEnd"/>
      <w:r w:rsidR="005B2239" w:rsidRPr="0021078B">
        <w:rPr>
          <w:rFonts w:ascii="Arial" w:hAnsi="Arial" w:cs="Arial"/>
          <w:sz w:val="24"/>
          <w:szCs w:val="24"/>
        </w:rPr>
        <w:t xml:space="preserve"> 18.09.2020 N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в целях реализации муниципальной программы Аннинского муниципального района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"Развитие Аннинского муниципального района, реализация полномочий администрации Аннинского муниципального района"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утвержденной Постановлением администрации Аннинского муниципального района от 16.12.2013 № 954,</w:t>
      </w:r>
      <w:r w:rsidR="00CC4CBD" w:rsidRPr="002107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1078B">
        <w:rPr>
          <w:rFonts w:ascii="Arial" w:hAnsi="Arial" w:cs="Arial"/>
          <w:sz w:val="24"/>
          <w:szCs w:val="24"/>
        </w:rPr>
        <w:t>руководствуясь Уставом Аннинского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муниципального района Воронежской области администрация Аннинского муниципального</w:t>
      </w:r>
      <w:proofErr w:type="gramEnd"/>
      <w:r w:rsidRPr="0021078B">
        <w:rPr>
          <w:rFonts w:ascii="Arial" w:hAnsi="Arial" w:cs="Arial"/>
          <w:sz w:val="24"/>
          <w:szCs w:val="24"/>
        </w:rPr>
        <w:t xml:space="preserve"> района</w:t>
      </w:r>
      <w:r w:rsidR="00CC4CBD" w:rsidRPr="0021078B">
        <w:rPr>
          <w:rFonts w:ascii="Arial" w:hAnsi="Arial" w:cs="Arial"/>
          <w:sz w:val="24"/>
          <w:szCs w:val="24"/>
        </w:rPr>
        <w:t xml:space="preserve"> </w:t>
      </w:r>
    </w:p>
    <w:p w:rsidR="0021078B" w:rsidRDefault="0021078B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C4CBD" w:rsidP="0021078B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поставляет:</w:t>
      </w:r>
    </w:p>
    <w:p w:rsidR="00CA35D0" w:rsidRPr="0021078B" w:rsidRDefault="005B2239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1.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="00CA35D0" w:rsidRPr="0021078B">
        <w:rPr>
          <w:rFonts w:ascii="Arial" w:hAnsi="Arial" w:cs="Arial"/>
          <w:sz w:val="24"/>
          <w:szCs w:val="24"/>
        </w:rPr>
        <w:t>Утвердить Порядок</w:t>
      </w:r>
      <w:r w:rsidR="00CC4CBD" w:rsidRPr="0021078B">
        <w:rPr>
          <w:rFonts w:ascii="Arial" w:hAnsi="Arial" w:cs="Arial"/>
          <w:sz w:val="24"/>
          <w:szCs w:val="24"/>
        </w:rPr>
        <w:t xml:space="preserve"> </w:t>
      </w:r>
      <w:r w:rsidR="00CA35D0" w:rsidRPr="0021078B">
        <w:rPr>
          <w:rFonts w:ascii="Arial" w:hAnsi="Arial" w:cs="Arial"/>
          <w:sz w:val="24"/>
          <w:szCs w:val="24"/>
        </w:rPr>
        <w:t xml:space="preserve">предоставления субсидий </w:t>
      </w:r>
      <w:r w:rsidR="001B0DC5" w:rsidRPr="0021078B">
        <w:rPr>
          <w:rFonts w:ascii="Arial" w:hAnsi="Arial" w:cs="Arial"/>
          <w:sz w:val="24"/>
          <w:szCs w:val="24"/>
        </w:rPr>
        <w:t xml:space="preserve">на обеспечение деятельности </w:t>
      </w:r>
      <w:r w:rsidR="00477699" w:rsidRPr="0021078B">
        <w:rPr>
          <w:rFonts w:ascii="Arial" w:hAnsi="Arial" w:cs="Arial"/>
          <w:sz w:val="24"/>
          <w:szCs w:val="24"/>
        </w:rPr>
        <w:t>Аннинскому районному отделению Воронежской Областной общественной организации инвалидов</w:t>
      </w:r>
      <w:r w:rsidR="00CA35D0" w:rsidRPr="0021078B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2.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Настоящее постановление</w:t>
      </w:r>
      <w:r w:rsidR="00CC4CBD" w:rsidRPr="0021078B">
        <w:rPr>
          <w:rFonts w:ascii="Arial" w:hAnsi="Arial" w:cs="Arial"/>
          <w:sz w:val="24"/>
          <w:szCs w:val="24"/>
        </w:rPr>
        <w:t xml:space="preserve"> </w:t>
      </w:r>
      <w:r w:rsidR="00B87A2C" w:rsidRPr="0021078B">
        <w:rPr>
          <w:rFonts w:ascii="Arial" w:hAnsi="Arial" w:cs="Arial"/>
          <w:sz w:val="24"/>
          <w:szCs w:val="24"/>
        </w:rPr>
        <w:t>подлежит официальному опубликованию.</w:t>
      </w:r>
    </w:p>
    <w:p w:rsidR="005B2239" w:rsidRPr="0021078B" w:rsidRDefault="005B2239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3. Постановление администрации Аннинского муниципального района Воронежской области от 04.04.2018 </w:t>
      </w:r>
      <w:r w:rsidR="0021078B">
        <w:rPr>
          <w:rFonts w:ascii="Arial" w:hAnsi="Arial" w:cs="Arial"/>
          <w:sz w:val="24"/>
          <w:szCs w:val="24"/>
        </w:rPr>
        <w:t>№ 208 «</w:t>
      </w:r>
      <w:r w:rsidRPr="0021078B">
        <w:rPr>
          <w:rFonts w:ascii="Arial" w:hAnsi="Arial" w:cs="Arial"/>
          <w:sz w:val="24"/>
          <w:szCs w:val="24"/>
        </w:rPr>
        <w:t>Об утверждении порядка предоставления субсидии на обеспечение деятельности Аннинскому районному отделению Воронежской Областной общественной организации инвалидов» считать утратившим силу.</w:t>
      </w:r>
    </w:p>
    <w:p w:rsidR="00CA35D0" w:rsidRPr="0021078B" w:rsidRDefault="005B2239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4.</w:t>
      </w:r>
      <w:r w:rsidR="00CA35D0" w:rsidRPr="0021078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A35D0" w:rsidRPr="0021078B">
        <w:rPr>
          <w:rFonts w:ascii="Arial" w:hAnsi="Arial" w:cs="Arial"/>
          <w:sz w:val="24"/>
          <w:szCs w:val="24"/>
        </w:rPr>
        <w:t>Контроль за</w:t>
      </w:r>
      <w:proofErr w:type="gramEnd"/>
      <w:r w:rsidR="00CA35D0" w:rsidRPr="0021078B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</w:t>
      </w:r>
      <w:r w:rsidR="00B87A2C" w:rsidRPr="0021078B">
        <w:rPr>
          <w:rFonts w:ascii="Arial" w:hAnsi="Arial" w:cs="Arial"/>
          <w:sz w:val="24"/>
          <w:szCs w:val="24"/>
        </w:rPr>
        <w:t>з</w:t>
      </w:r>
      <w:r w:rsidR="00CA35D0" w:rsidRPr="0021078B">
        <w:rPr>
          <w:rFonts w:ascii="Arial" w:hAnsi="Arial" w:cs="Arial"/>
          <w:sz w:val="24"/>
          <w:szCs w:val="24"/>
        </w:rPr>
        <w:t xml:space="preserve">аместителя главы </w:t>
      </w:r>
      <w:r w:rsidR="00CC4CBD" w:rsidRPr="0021078B">
        <w:rPr>
          <w:rFonts w:ascii="Arial" w:hAnsi="Arial" w:cs="Arial"/>
          <w:sz w:val="24"/>
          <w:szCs w:val="24"/>
        </w:rPr>
        <w:t xml:space="preserve">администрации </w:t>
      </w:r>
      <w:r w:rsidR="00CA35D0" w:rsidRPr="0021078B">
        <w:rPr>
          <w:rFonts w:ascii="Arial" w:hAnsi="Arial" w:cs="Arial"/>
          <w:sz w:val="24"/>
          <w:szCs w:val="24"/>
        </w:rPr>
        <w:t xml:space="preserve">по социальным вопросам </w:t>
      </w:r>
      <w:r w:rsidR="00CC4CBD" w:rsidRPr="0021078B">
        <w:rPr>
          <w:rFonts w:ascii="Arial" w:hAnsi="Arial" w:cs="Arial"/>
          <w:sz w:val="24"/>
          <w:szCs w:val="24"/>
        </w:rPr>
        <w:t>Черкасова Н.Ф.</w:t>
      </w:r>
    </w:p>
    <w:p w:rsidR="00CC4CBD" w:rsidRPr="0021078B" w:rsidRDefault="00CC4CB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C4CBD" w:rsidRPr="0021078B" w:rsidRDefault="00CC4CB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21078B" w:rsidTr="0021078B">
        <w:tc>
          <w:tcPr>
            <w:tcW w:w="3285" w:type="dxa"/>
          </w:tcPr>
          <w:p w:rsidR="0021078B" w:rsidRPr="0021078B" w:rsidRDefault="0021078B" w:rsidP="002107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078B">
              <w:rPr>
                <w:rFonts w:ascii="Arial" w:hAnsi="Arial" w:cs="Arial"/>
                <w:sz w:val="24"/>
                <w:szCs w:val="24"/>
              </w:rPr>
              <w:t>Глава Аннинского</w:t>
            </w:r>
          </w:p>
          <w:p w:rsidR="0021078B" w:rsidRDefault="0021078B" w:rsidP="002107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078B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</w:tc>
        <w:tc>
          <w:tcPr>
            <w:tcW w:w="3285" w:type="dxa"/>
          </w:tcPr>
          <w:p w:rsidR="0021078B" w:rsidRDefault="0021078B" w:rsidP="002107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21078B" w:rsidRDefault="0021078B" w:rsidP="0021078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078B">
              <w:rPr>
                <w:rFonts w:ascii="Arial" w:hAnsi="Arial" w:cs="Arial"/>
                <w:sz w:val="24"/>
                <w:szCs w:val="24"/>
              </w:rPr>
              <w:t>В.И.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078B">
              <w:rPr>
                <w:rFonts w:ascii="Arial" w:hAnsi="Arial" w:cs="Arial"/>
                <w:sz w:val="24"/>
                <w:szCs w:val="24"/>
              </w:rPr>
              <w:t>Авдеев</w:t>
            </w:r>
          </w:p>
        </w:tc>
      </w:tr>
    </w:tbl>
    <w:p w:rsidR="0021078B" w:rsidRDefault="0021078B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21078B" w:rsidRDefault="002107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A35D0" w:rsidRPr="0021078B" w:rsidRDefault="00CA35D0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CC4CBD" w:rsidRPr="0021078B" w:rsidRDefault="00CA35D0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к Постановлению</w:t>
      </w:r>
      <w:r w:rsidR="00CC4CBD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 xml:space="preserve">администрации </w:t>
      </w:r>
    </w:p>
    <w:p w:rsidR="00CA35D0" w:rsidRPr="0021078B" w:rsidRDefault="00CC4CBD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Аннинского </w:t>
      </w:r>
      <w:r w:rsidR="00CA35D0" w:rsidRPr="0021078B">
        <w:rPr>
          <w:rFonts w:ascii="Arial" w:hAnsi="Arial" w:cs="Arial"/>
          <w:sz w:val="24"/>
          <w:szCs w:val="24"/>
        </w:rPr>
        <w:t>муниципального</w:t>
      </w:r>
      <w:r w:rsidRPr="0021078B">
        <w:rPr>
          <w:rFonts w:ascii="Arial" w:hAnsi="Arial" w:cs="Arial"/>
          <w:sz w:val="24"/>
          <w:szCs w:val="24"/>
        </w:rPr>
        <w:t xml:space="preserve"> района</w:t>
      </w:r>
    </w:p>
    <w:p w:rsidR="00CA35D0" w:rsidRPr="0021078B" w:rsidRDefault="0021078B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CA35D0" w:rsidRPr="0021078B">
        <w:rPr>
          <w:rFonts w:ascii="Arial" w:hAnsi="Arial" w:cs="Arial"/>
          <w:sz w:val="24"/>
          <w:szCs w:val="24"/>
        </w:rPr>
        <w:t>т</w:t>
      </w:r>
      <w:r w:rsidR="0033045B" w:rsidRPr="0021078B">
        <w:rPr>
          <w:rFonts w:ascii="Arial" w:hAnsi="Arial" w:cs="Arial"/>
          <w:sz w:val="24"/>
          <w:szCs w:val="24"/>
        </w:rPr>
        <w:t xml:space="preserve"> 26.05.2021 </w:t>
      </w:r>
      <w:r w:rsidR="00CC4CBD" w:rsidRPr="0021078B">
        <w:rPr>
          <w:rFonts w:ascii="Arial" w:hAnsi="Arial" w:cs="Arial"/>
          <w:sz w:val="24"/>
          <w:szCs w:val="24"/>
        </w:rPr>
        <w:t>№</w:t>
      </w:r>
      <w:r w:rsidR="0033045B" w:rsidRPr="0021078B">
        <w:rPr>
          <w:rFonts w:ascii="Arial" w:hAnsi="Arial" w:cs="Arial"/>
          <w:sz w:val="24"/>
          <w:szCs w:val="24"/>
        </w:rPr>
        <w:t xml:space="preserve"> 299</w:t>
      </w:r>
    </w:p>
    <w:p w:rsidR="00CC4CBD" w:rsidRPr="0021078B" w:rsidRDefault="00CC4CB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21078B" w:rsidRDefault="00CA35D0" w:rsidP="0021078B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Порядок </w:t>
      </w:r>
    </w:p>
    <w:p w:rsidR="00CA35D0" w:rsidRPr="0021078B" w:rsidRDefault="00CA35D0" w:rsidP="0021078B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предоставления субсиди</w:t>
      </w:r>
      <w:r w:rsidR="00CE25CC" w:rsidRPr="0021078B">
        <w:rPr>
          <w:rFonts w:ascii="Arial" w:hAnsi="Arial" w:cs="Arial"/>
          <w:sz w:val="24"/>
          <w:szCs w:val="24"/>
        </w:rPr>
        <w:t>и</w:t>
      </w:r>
      <w:r w:rsidR="001B0DC5" w:rsidRPr="0021078B">
        <w:rPr>
          <w:rFonts w:ascii="Arial" w:hAnsi="Arial" w:cs="Arial"/>
          <w:sz w:val="24"/>
          <w:szCs w:val="24"/>
        </w:rPr>
        <w:t xml:space="preserve"> на обеспечение деятельности</w:t>
      </w:r>
    </w:p>
    <w:p w:rsidR="00CC4CBD" w:rsidRPr="0021078B" w:rsidRDefault="00525497" w:rsidP="0021078B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Аннинскому районному отделению Воронежской Областной общественной организации инвалидов</w:t>
      </w:r>
    </w:p>
    <w:p w:rsidR="0047491D" w:rsidRPr="0021078B" w:rsidRDefault="0047491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1. Общие положения</w:t>
      </w:r>
    </w:p>
    <w:p w:rsidR="0021078B" w:rsidRDefault="0021078B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1.1. Настоящий Порядок разработан в соответствии с пунктом 2 статьи 78.1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1078B">
        <w:rPr>
          <w:rFonts w:ascii="Arial" w:hAnsi="Arial" w:cs="Arial"/>
          <w:sz w:val="24"/>
          <w:szCs w:val="24"/>
        </w:rPr>
        <w:t>Бюджетного кодекса Российской Федерации, Постановлением</w:t>
      </w:r>
      <w:r w:rsidR="001C463F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 xml:space="preserve">Правительства Российской Федерации </w:t>
      </w:r>
      <w:r w:rsidR="005B2239" w:rsidRPr="0021078B">
        <w:rPr>
          <w:rFonts w:ascii="Arial" w:hAnsi="Arial" w:cs="Arial"/>
          <w:sz w:val="24"/>
          <w:szCs w:val="24"/>
        </w:rPr>
        <w:t>от 18.09.2020 N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</w:t>
      </w:r>
      <w:proofErr w:type="gramEnd"/>
      <w:r w:rsidR="005B2239" w:rsidRPr="0021078B">
        <w:rPr>
          <w:rFonts w:ascii="Arial" w:hAnsi="Arial" w:cs="Arial"/>
          <w:sz w:val="24"/>
          <w:szCs w:val="24"/>
        </w:rPr>
        <w:t xml:space="preserve"> Российской Федерации»</w:t>
      </w:r>
      <w:r w:rsidRPr="0021078B">
        <w:rPr>
          <w:rFonts w:ascii="Arial" w:hAnsi="Arial" w:cs="Arial"/>
          <w:sz w:val="24"/>
          <w:szCs w:val="24"/>
        </w:rPr>
        <w:t xml:space="preserve"> и </w:t>
      </w:r>
      <w:r w:rsidR="001C463F" w:rsidRPr="0021078B">
        <w:rPr>
          <w:rFonts w:ascii="Arial" w:hAnsi="Arial" w:cs="Arial"/>
          <w:sz w:val="24"/>
          <w:szCs w:val="24"/>
        </w:rPr>
        <w:t>р</w:t>
      </w:r>
      <w:r w:rsidRPr="0021078B">
        <w:rPr>
          <w:rFonts w:ascii="Arial" w:hAnsi="Arial" w:cs="Arial"/>
          <w:sz w:val="24"/>
          <w:szCs w:val="24"/>
        </w:rPr>
        <w:t xml:space="preserve">егламентирует предоставление субсидий за счет средств бюджета </w:t>
      </w:r>
      <w:r w:rsidR="001C463F" w:rsidRPr="0021078B">
        <w:rPr>
          <w:rFonts w:ascii="Arial" w:hAnsi="Arial" w:cs="Arial"/>
          <w:sz w:val="24"/>
          <w:szCs w:val="24"/>
        </w:rPr>
        <w:t xml:space="preserve">Аннинского </w:t>
      </w:r>
      <w:r w:rsidRPr="0021078B">
        <w:rPr>
          <w:rFonts w:ascii="Arial" w:hAnsi="Arial" w:cs="Arial"/>
          <w:sz w:val="24"/>
          <w:szCs w:val="24"/>
        </w:rPr>
        <w:t xml:space="preserve">муниципального </w:t>
      </w:r>
      <w:r w:rsidR="001C463F" w:rsidRPr="0021078B">
        <w:rPr>
          <w:rFonts w:ascii="Arial" w:hAnsi="Arial" w:cs="Arial"/>
          <w:sz w:val="24"/>
          <w:szCs w:val="24"/>
        </w:rPr>
        <w:t>района</w:t>
      </w:r>
      <w:r w:rsidRPr="0021078B">
        <w:rPr>
          <w:rFonts w:ascii="Arial" w:hAnsi="Arial" w:cs="Arial"/>
          <w:sz w:val="24"/>
          <w:szCs w:val="24"/>
        </w:rPr>
        <w:t xml:space="preserve"> </w:t>
      </w:r>
      <w:r w:rsidR="00525497" w:rsidRPr="0021078B">
        <w:rPr>
          <w:rFonts w:ascii="Arial" w:hAnsi="Arial" w:cs="Arial"/>
          <w:sz w:val="24"/>
          <w:szCs w:val="24"/>
        </w:rPr>
        <w:t>Аннинскому районному отделению Воронежской Областной общественной организации инвалидов</w:t>
      </w:r>
      <w:r w:rsidRPr="0021078B">
        <w:rPr>
          <w:rFonts w:ascii="Arial" w:hAnsi="Arial" w:cs="Arial"/>
          <w:sz w:val="24"/>
          <w:szCs w:val="24"/>
        </w:rPr>
        <w:t>.</w:t>
      </w:r>
    </w:p>
    <w:p w:rsidR="00F30B8C" w:rsidRPr="0021078B" w:rsidRDefault="00F30B8C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21078B">
        <w:rPr>
          <w:rFonts w:ascii="Arial" w:hAnsi="Arial" w:cs="Arial"/>
          <w:sz w:val="24"/>
          <w:szCs w:val="24"/>
        </w:rPr>
        <w:t>Настоящий Порядок определяет условия, цели и порядок предоставления субсидии из бюджета Аннинского муниципального района на обеспечение деятельности Аннинского районного отделения Воронежской Областной общественной организации инвалидов (далее - Субсидия), основания для отказа в предоставлении Субсидии, требования к получателю Субсидии, порядок и сроки возврата Субсидии, требования к отчетности, требования об осуществлении контроля за соблюдением условий, целей и порядка предоставления Субсидии и ответственности за</w:t>
      </w:r>
      <w:proofErr w:type="gramEnd"/>
      <w:r w:rsidRPr="0021078B">
        <w:rPr>
          <w:rFonts w:ascii="Arial" w:hAnsi="Arial" w:cs="Arial"/>
          <w:sz w:val="24"/>
          <w:szCs w:val="24"/>
        </w:rPr>
        <w:t xml:space="preserve"> их нарушение.</w:t>
      </w:r>
    </w:p>
    <w:p w:rsidR="00887A8F" w:rsidRPr="0021078B" w:rsidRDefault="00CA35D0" w:rsidP="0021078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1.</w:t>
      </w:r>
      <w:r w:rsidR="00887A8F" w:rsidRPr="0021078B">
        <w:rPr>
          <w:rFonts w:ascii="Arial" w:hAnsi="Arial" w:cs="Arial"/>
          <w:sz w:val="24"/>
          <w:szCs w:val="24"/>
        </w:rPr>
        <w:t>3</w:t>
      </w:r>
      <w:r w:rsidRPr="0021078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21078B">
        <w:rPr>
          <w:rFonts w:ascii="Arial" w:hAnsi="Arial" w:cs="Arial"/>
          <w:sz w:val="24"/>
          <w:szCs w:val="24"/>
        </w:rPr>
        <w:t>Целью предоставления субсидий является:</w:t>
      </w:r>
      <w:r w:rsidR="001C463F" w:rsidRPr="0021078B">
        <w:rPr>
          <w:rFonts w:ascii="Arial" w:hAnsi="Arial" w:cs="Arial"/>
          <w:sz w:val="24"/>
          <w:szCs w:val="24"/>
        </w:rPr>
        <w:t xml:space="preserve"> </w:t>
      </w:r>
      <w:r w:rsidR="00477699" w:rsidRPr="0021078B">
        <w:rPr>
          <w:rFonts w:ascii="Arial" w:hAnsi="Arial" w:cs="Arial"/>
          <w:sz w:val="24"/>
          <w:szCs w:val="24"/>
        </w:rPr>
        <w:t>финансовое обеспечение</w:t>
      </w:r>
      <w:r w:rsidRPr="0021078B">
        <w:rPr>
          <w:rFonts w:ascii="Arial" w:hAnsi="Arial" w:cs="Arial"/>
          <w:sz w:val="24"/>
          <w:szCs w:val="24"/>
        </w:rPr>
        <w:t xml:space="preserve"> деятельности </w:t>
      </w:r>
      <w:r w:rsidR="00525497" w:rsidRPr="0021078B">
        <w:rPr>
          <w:rFonts w:ascii="Arial" w:hAnsi="Arial" w:cs="Arial"/>
          <w:sz w:val="24"/>
          <w:szCs w:val="24"/>
        </w:rPr>
        <w:t>Аннинско</w:t>
      </w:r>
      <w:r w:rsidR="008A18C6" w:rsidRPr="0021078B">
        <w:rPr>
          <w:rFonts w:ascii="Arial" w:hAnsi="Arial" w:cs="Arial"/>
          <w:sz w:val="24"/>
          <w:szCs w:val="24"/>
        </w:rPr>
        <w:t>го</w:t>
      </w:r>
      <w:r w:rsidR="00525497" w:rsidRPr="0021078B">
        <w:rPr>
          <w:rFonts w:ascii="Arial" w:hAnsi="Arial" w:cs="Arial"/>
          <w:sz w:val="24"/>
          <w:szCs w:val="24"/>
        </w:rPr>
        <w:t xml:space="preserve"> районно</w:t>
      </w:r>
      <w:r w:rsidR="008A18C6" w:rsidRPr="0021078B">
        <w:rPr>
          <w:rFonts w:ascii="Arial" w:hAnsi="Arial" w:cs="Arial"/>
          <w:sz w:val="24"/>
          <w:szCs w:val="24"/>
        </w:rPr>
        <w:t>го</w:t>
      </w:r>
      <w:r w:rsidR="00525497" w:rsidRPr="0021078B">
        <w:rPr>
          <w:rFonts w:ascii="Arial" w:hAnsi="Arial" w:cs="Arial"/>
          <w:sz w:val="24"/>
          <w:szCs w:val="24"/>
        </w:rPr>
        <w:t xml:space="preserve"> отделени</w:t>
      </w:r>
      <w:r w:rsidR="008A18C6" w:rsidRPr="0021078B">
        <w:rPr>
          <w:rFonts w:ascii="Arial" w:hAnsi="Arial" w:cs="Arial"/>
          <w:sz w:val="24"/>
          <w:szCs w:val="24"/>
        </w:rPr>
        <w:t>я</w:t>
      </w:r>
      <w:r w:rsidR="00525497" w:rsidRPr="0021078B">
        <w:rPr>
          <w:rFonts w:ascii="Arial" w:hAnsi="Arial" w:cs="Arial"/>
          <w:sz w:val="24"/>
          <w:szCs w:val="24"/>
        </w:rPr>
        <w:t xml:space="preserve"> Воронежской Областной общественной организации инвалидов</w:t>
      </w:r>
      <w:r w:rsidR="00C066D7" w:rsidRPr="0021078B">
        <w:rPr>
          <w:rFonts w:ascii="Arial" w:hAnsi="Arial" w:cs="Arial"/>
          <w:sz w:val="24"/>
          <w:szCs w:val="24"/>
        </w:rPr>
        <w:t xml:space="preserve"> далее Организация)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="00887A8F" w:rsidRPr="0021078B">
        <w:rPr>
          <w:rFonts w:ascii="Arial" w:hAnsi="Arial" w:cs="Arial"/>
          <w:sz w:val="24"/>
          <w:szCs w:val="24"/>
        </w:rPr>
        <w:t>в рамках реализации основного мероприятия № 15 «Поддержка общественных организаций» муниципальной программы Аннинского муниципального района Воронежской области "Развитие Аннинского муниципального района, реализация полномочий администрации Аннинского муниципального района» утвержденной постановлением администрации Аннинского муниципального района Воронежской области от 29.09.2020 N 550.</w:t>
      </w:r>
      <w:proofErr w:type="gramEnd"/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1.</w:t>
      </w:r>
      <w:r w:rsidR="00B77755" w:rsidRPr="0021078B">
        <w:rPr>
          <w:rFonts w:ascii="Arial" w:hAnsi="Arial" w:cs="Arial"/>
          <w:sz w:val="24"/>
          <w:szCs w:val="24"/>
        </w:rPr>
        <w:t>4</w:t>
      </w:r>
      <w:r w:rsidRPr="0021078B">
        <w:rPr>
          <w:rFonts w:ascii="Arial" w:hAnsi="Arial" w:cs="Arial"/>
          <w:sz w:val="24"/>
          <w:szCs w:val="24"/>
        </w:rPr>
        <w:t xml:space="preserve">. Субсидии предоставляются за счет средств бюджета </w:t>
      </w:r>
      <w:r w:rsidR="001C463F" w:rsidRPr="0021078B">
        <w:rPr>
          <w:rFonts w:ascii="Arial" w:hAnsi="Arial" w:cs="Arial"/>
          <w:sz w:val="24"/>
          <w:szCs w:val="24"/>
        </w:rPr>
        <w:t xml:space="preserve">Аннинского </w:t>
      </w:r>
      <w:r w:rsidRPr="0021078B">
        <w:rPr>
          <w:rFonts w:ascii="Arial" w:hAnsi="Arial" w:cs="Arial"/>
          <w:sz w:val="24"/>
          <w:szCs w:val="24"/>
        </w:rPr>
        <w:t xml:space="preserve">муниципального </w:t>
      </w:r>
      <w:r w:rsidR="001C463F" w:rsidRPr="0021078B">
        <w:rPr>
          <w:rFonts w:ascii="Arial" w:hAnsi="Arial" w:cs="Arial"/>
          <w:sz w:val="24"/>
          <w:szCs w:val="24"/>
        </w:rPr>
        <w:t>района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 xml:space="preserve">в пределах утвержденных </w:t>
      </w:r>
      <w:r w:rsidR="003D3584" w:rsidRPr="0021078B">
        <w:rPr>
          <w:rFonts w:ascii="Arial" w:hAnsi="Arial" w:cs="Arial"/>
          <w:sz w:val="24"/>
          <w:szCs w:val="24"/>
        </w:rPr>
        <w:t>лимитов бюджетных обязатель</w:t>
      </w:r>
      <w:proofErr w:type="gramStart"/>
      <w:r w:rsidR="003D3584" w:rsidRPr="0021078B">
        <w:rPr>
          <w:rFonts w:ascii="Arial" w:hAnsi="Arial" w:cs="Arial"/>
          <w:sz w:val="24"/>
          <w:szCs w:val="24"/>
        </w:rPr>
        <w:t xml:space="preserve">ств </w:t>
      </w:r>
      <w:r w:rsidRPr="0021078B">
        <w:rPr>
          <w:rFonts w:ascii="Arial" w:hAnsi="Arial" w:cs="Arial"/>
          <w:sz w:val="24"/>
          <w:szCs w:val="24"/>
        </w:rPr>
        <w:t>гл</w:t>
      </w:r>
      <w:proofErr w:type="gramEnd"/>
      <w:r w:rsidRPr="0021078B">
        <w:rPr>
          <w:rFonts w:ascii="Arial" w:hAnsi="Arial" w:cs="Arial"/>
          <w:sz w:val="24"/>
          <w:szCs w:val="24"/>
        </w:rPr>
        <w:t>авному распорядителю бюджетных средств на текущий финансовый год</w:t>
      </w:r>
      <w:r w:rsidR="003D3584" w:rsidRPr="0021078B">
        <w:rPr>
          <w:rFonts w:ascii="Arial" w:hAnsi="Arial" w:cs="Arial"/>
          <w:sz w:val="24"/>
          <w:szCs w:val="24"/>
        </w:rPr>
        <w:t xml:space="preserve"> и плановый период на предоставление субсидии</w:t>
      </w:r>
      <w:r w:rsidRPr="0021078B">
        <w:rPr>
          <w:rFonts w:ascii="Arial" w:hAnsi="Arial" w:cs="Arial"/>
          <w:sz w:val="24"/>
          <w:szCs w:val="24"/>
        </w:rPr>
        <w:t>, в целях реализации мероприяти</w:t>
      </w:r>
      <w:r w:rsidR="001C463F" w:rsidRPr="0021078B">
        <w:rPr>
          <w:rFonts w:ascii="Arial" w:hAnsi="Arial" w:cs="Arial"/>
          <w:sz w:val="24"/>
          <w:szCs w:val="24"/>
        </w:rPr>
        <w:t xml:space="preserve">я «Поддержка общественных организаций» </w:t>
      </w:r>
      <w:r w:rsidRPr="0021078B">
        <w:rPr>
          <w:rFonts w:ascii="Arial" w:hAnsi="Arial" w:cs="Arial"/>
          <w:sz w:val="24"/>
          <w:szCs w:val="24"/>
        </w:rPr>
        <w:t>муниципальной</w:t>
      </w:r>
      <w:r w:rsidR="001C463F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программы</w:t>
      </w:r>
      <w:r w:rsidR="001C463F" w:rsidRPr="0021078B">
        <w:rPr>
          <w:rFonts w:ascii="Arial" w:hAnsi="Arial" w:cs="Arial"/>
          <w:sz w:val="24"/>
          <w:szCs w:val="24"/>
        </w:rPr>
        <w:t xml:space="preserve"> Аннинского муниципального района.</w:t>
      </w:r>
      <w:r w:rsidR="001C0BC0" w:rsidRPr="0021078B">
        <w:rPr>
          <w:rFonts w:ascii="Arial" w:hAnsi="Arial" w:cs="Arial"/>
          <w:sz w:val="24"/>
          <w:szCs w:val="24"/>
        </w:rPr>
        <w:t xml:space="preserve"> Сведения о размере </w:t>
      </w:r>
      <w:proofErr w:type="gramStart"/>
      <w:r w:rsidR="001C0BC0" w:rsidRPr="0021078B">
        <w:rPr>
          <w:rFonts w:ascii="Arial" w:hAnsi="Arial" w:cs="Arial"/>
          <w:sz w:val="24"/>
          <w:szCs w:val="24"/>
        </w:rPr>
        <w:t>бюджетных ассигнований, предусмотренных решением о районном бюджете на предоставление субсидий размещаются</w:t>
      </w:r>
      <w:proofErr w:type="gramEnd"/>
      <w:r w:rsidR="001C0BC0" w:rsidRPr="0021078B">
        <w:rPr>
          <w:rFonts w:ascii="Arial" w:hAnsi="Arial" w:cs="Arial"/>
          <w:sz w:val="24"/>
          <w:szCs w:val="24"/>
        </w:rPr>
        <w:t xml:space="preserve"> на едином портале бюджетной системы Российской Федерации в </w:t>
      </w:r>
      <w:r w:rsidR="001C0BC0" w:rsidRPr="0021078B">
        <w:rPr>
          <w:rFonts w:ascii="Arial" w:hAnsi="Arial" w:cs="Arial"/>
          <w:sz w:val="24"/>
          <w:szCs w:val="24"/>
        </w:rPr>
        <w:lastRenderedPageBreak/>
        <w:t>информационно-телекоммуникационной сети "Интернет" в разделе «Бюджет» (далее – единый портал).</w:t>
      </w:r>
    </w:p>
    <w:p w:rsidR="00887A8F" w:rsidRPr="0021078B" w:rsidRDefault="00887A8F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1.</w:t>
      </w:r>
      <w:r w:rsidR="00B77755" w:rsidRPr="0021078B">
        <w:rPr>
          <w:rFonts w:ascii="Arial" w:hAnsi="Arial" w:cs="Arial"/>
          <w:sz w:val="24"/>
          <w:szCs w:val="24"/>
        </w:rPr>
        <w:t>5</w:t>
      </w:r>
      <w:r w:rsidRPr="0021078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21078B">
        <w:rPr>
          <w:rFonts w:ascii="Arial" w:hAnsi="Arial" w:cs="Arial"/>
          <w:sz w:val="24"/>
          <w:szCs w:val="24"/>
        </w:rPr>
        <w:t>Главным распорядителем как получателем бюджетных средств бюджета Аннинского муниципального района Воронежской области, предусмотренных на предоставление Субсидии, является администрация Аннинского муниципального района Воронежской области (далее - Администрация).</w:t>
      </w:r>
      <w:proofErr w:type="gramEnd"/>
    </w:p>
    <w:p w:rsidR="00217417" w:rsidRPr="0021078B" w:rsidRDefault="00124B9E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1.</w:t>
      </w:r>
      <w:r w:rsidR="00B77755" w:rsidRPr="0021078B">
        <w:rPr>
          <w:rFonts w:ascii="Arial" w:hAnsi="Arial" w:cs="Arial"/>
          <w:sz w:val="24"/>
          <w:szCs w:val="24"/>
        </w:rPr>
        <w:t>6</w:t>
      </w:r>
      <w:r w:rsidRPr="0021078B">
        <w:rPr>
          <w:rFonts w:ascii="Arial" w:hAnsi="Arial" w:cs="Arial"/>
          <w:sz w:val="24"/>
          <w:szCs w:val="24"/>
        </w:rPr>
        <w:t xml:space="preserve">. </w:t>
      </w:r>
      <w:r w:rsidR="00217417" w:rsidRPr="0021078B">
        <w:rPr>
          <w:rFonts w:ascii="Arial" w:hAnsi="Arial" w:cs="Arial"/>
          <w:sz w:val="24"/>
          <w:szCs w:val="24"/>
        </w:rPr>
        <w:t>Субсидия предоставляется Аннинскому районному отделению Воронежской Областной общественной организации инвалидов в соответствии со следующими направлениями расходования:</w:t>
      </w:r>
    </w:p>
    <w:p w:rsidR="00217417" w:rsidRPr="0021078B" w:rsidRDefault="00217417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 обеспечение деятельности организаций, осуществляющих поддержку инвалидов (фонд оплаты труда работников, начисления на оплату труда работников, услуги связи, канцелярские, хозяйственные расходы, иные расходы);</w:t>
      </w:r>
    </w:p>
    <w:p w:rsidR="00217417" w:rsidRPr="0021078B" w:rsidRDefault="00217417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 информационно – методическое обеспечение деятельности общественной организации;</w:t>
      </w:r>
    </w:p>
    <w:p w:rsidR="00217417" w:rsidRPr="0021078B" w:rsidRDefault="00217417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 проведение организационных мероприятий, связанных с осуществлением общественной организацией своей уставной деятельности.</w:t>
      </w:r>
    </w:p>
    <w:p w:rsidR="00217417" w:rsidRPr="0021078B" w:rsidRDefault="00217417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1C0BC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2. </w:t>
      </w:r>
      <w:r w:rsidR="00CA35D0" w:rsidRPr="0021078B">
        <w:rPr>
          <w:rFonts w:ascii="Arial" w:hAnsi="Arial" w:cs="Arial"/>
          <w:sz w:val="24"/>
          <w:szCs w:val="24"/>
        </w:rPr>
        <w:t>Условия и порядок предоставления субсидий</w:t>
      </w:r>
      <w:r w:rsidRPr="0021078B">
        <w:rPr>
          <w:rFonts w:ascii="Arial" w:hAnsi="Arial" w:cs="Arial"/>
          <w:sz w:val="24"/>
          <w:szCs w:val="24"/>
        </w:rPr>
        <w:t>.</w:t>
      </w:r>
    </w:p>
    <w:p w:rsidR="001C0BC0" w:rsidRPr="0021078B" w:rsidRDefault="001C0BC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E4260" w:rsidRPr="0021078B" w:rsidRDefault="00CA35D0" w:rsidP="0021078B">
      <w:pPr>
        <w:pStyle w:val="format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21078B">
        <w:rPr>
          <w:rFonts w:ascii="Arial" w:hAnsi="Arial" w:cs="Arial"/>
        </w:rPr>
        <w:t xml:space="preserve">2.1. </w:t>
      </w:r>
      <w:r w:rsidR="001C0BC0" w:rsidRPr="0021078B">
        <w:rPr>
          <w:rFonts w:ascii="Arial" w:hAnsi="Arial" w:cs="Arial"/>
        </w:rPr>
        <w:t xml:space="preserve">Получатель субсидии </w:t>
      </w:r>
      <w:r w:rsidR="00C066D7" w:rsidRPr="0021078B">
        <w:rPr>
          <w:rFonts w:ascii="Arial" w:hAnsi="Arial" w:cs="Arial"/>
        </w:rPr>
        <w:t>на 1-е число месяца, предшествующего месяцу подачи заявки</w:t>
      </w:r>
      <w:r w:rsidR="001C0BC0" w:rsidRPr="0021078B">
        <w:rPr>
          <w:rFonts w:ascii="Arial" w:hAnsi="Arial" w:cs="Arial"/>
        </w:rPr>
        <w:t>, должен соответствовать следующим требованиям:</w:t>
      </w:r>
    </w:p>
    <w:p w:rsidR="004E4260" w:rsidRPr="0021078B" w:rsidRDefault="001C0BC0" w:rsidP="0021078B">
      <w:pPr>
        <w:pStyle w:val="format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21078B">
        <w:rPr>
          <w:rFonts w:ascii="Arial" w:hAnsi="Arial" w:cs="Arial"/>
        </w:rPr>
        <w:t xml:space="preserve">- </w:t>
      </w:r>
      <w:r w:rsidR="004E4260" w:rsidRPr="0021078B">
        <w:rPr>
          <w:rFonts w:ascii="Arial" w:hAnsi="Arial" w:cs="Arial"/>
          <w:spacing w:val="-1"/>
        </w:rPr>
        <w:t xml:space="preserve">у получателей субсидии должна отсутствовать просроченная задолженность </w:t>
      </w:r>
      <w:r w:rsidR="004E4260" w:rsidRPr="0021078B">
        <w:rPr>
          <w:rFonts w:ascii="Arial" w:hAnsi="Arial" w:cs="Arial"/>
        </w:rPr>
        <w:t xml:space="preserve">по возврату в бюджет Аннинского муниципального района субсидий, бюджетных инвестиций, </w:t>
      </w:r>
      <w:proofErr w:type="gramStart"/>
      <w:r w:rsidR="004E4260" w:rsidRPr="0021078B">
        <w:rPr>
          <w:rFonts w:ascii="Arial" w:hAnsi="Arial" w:cs="Arial"/>
        </w:rPr>
        <w:t>предоставленных</w:t>
      </w:r>
      <w:proofErr w:type="gramEnd"/>
      <w:r w:rsidR="004E4260" w:rsidRPr="0021078B">
        <w:rPr>
          <w:rFonts w:ascii="Arial" w:hAnsi="Arial" w:cs="Arial"/>
        </w:rPr>
        <w:t xml:space="preserve"> в том числе в соответствии с иными правовыми актами и иная просроченная задолженность перед бюджетом Аннинского муниципального района;</w:t>
      </w:r>
    </w:p>
    <w:p w:rsidR="004E4260" w:rsidRPr="0021078B" w:rsidRDefault="001C0BC0" w:rsidP="0021078B">
      <w:pPr>
        <w:pStyle w:val="format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proofErr w:type="gramStart"/>
      <w:r w:rsidRPr="0021078B">
        <w:rPr>
          <w:rFonts w:ascii="Arial" w:hAnsi="Arial" w:cs="Arial"/>
        </w:rPr>
        <w:t xml:space="preserve">- </w:t>
      </w:r>
      <w:r w:rsidR="004E4260" w:rsidRPr="0021078B">
        <w:rPr>
          <w:rFonts w:ascii="Arial" w:hAnsi="Arial" w:cs="Arial"/>
        </w:rPr>
        <w:t xml:space="preserve">получатели субсидии не должны являться иностранными юридическими </w:t>
      </w:r>
      <w:r w:rsidR="004E4260" w:rsidRPr="0021078B">
        <w:rPr>
          <w:rFonts w:ascii="Arial" w:hAnsi="Arial" w:cs="Arial"/>
          <w:spacing w:val="-9"/>
        </w:rPr>
        <w:t xml:space="preserve">лицами, а также российскими юридическими лицами, в уставном (складочном) </w:t>
      </w:r>
      <w:r w:rsidR="004E4260" w:rsidRPr="0021078B">
        <w:rPr>
          <w:rFonts w:ascii="Arial" w:hAnsi="Arial" w:cs="Arial"/>
          <w:spacing w:val="-1"/>
        </w:rPr>
        <w:t xml:space="preserve">капитале которых доля участия иностранных юридических лиц, местом регистрации </w:t>
      </w:r>
      <w:r w:rsidR="004E4260" w:rsidRPr="0021078B">
        <w:rPr>
          <w:rFonts w:ascii="Arial" w:hAnsi="Arial" w:cs="Arial"/>
        </w:rPr>
        <w:t>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</w:t>
      </w:r>
      <w:proofErr w:type="gramEnd"/>
      <w:r w:rsidR="004E4260" w:rsidRPr="0021078B">
        <w:rPr>
          <w:rFonts w:ascii="Arial" w:hAnsi="Arial" w:cs="Arial"/>
        </w:rPr>
        <w:t>) в отношении таких юридических лиц, в совокупности превышает 50 процентов;</w:t>
      </w:r>
    </w:p>
    <w:p w:rsidR="004E4260" w:rsidRPr="0021078B" w:rsidRDefault="004E4260" w:rsidP="0021078B">
      <w:pPr>
        <w:pStyle w:val="format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21078B">
        <w:rPr>
          <w:rFonts w:ascii="Arial" w:hAnsi="Arial" w:cs="Arial"/>
        </w:rPr>
        <w:t>- получатели субсидий не должны получать средства из бюджета Аннинского муниципального района на основании иных муниципальных правовых актов на цели, указанные в п. 1.3.</w:t>
      </w:r>
      <w:r w:rsidR="00B77755" w:rsidRPr="0021078B">
        <w:rPr>
          <w:rFonts w:ascii="Arial" w:hAnsi="Arial" w:cs="Arial"/>
        </w:rPr>
        <w:t xml:space="preserve"> настоящего порядка.</w:t>
      </w:r>
    </w:p>
    <w:p w:rsidR="002F6F6E" w:rsidRPr="0021078B" w:rsidRDefault="002F6F6E" w:rsidP="0021078B">
      <w:pPr>
        <w:pStyle w:val="format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21078B">
        <w:rPr>
          <w:rFonts w:ascii="Arial" w:hAnsi="Arial" w:cs="Arial"/>
        </w:rPr>
        <w:t xml:space="preserve">Администрация Аннинского муниципального района запрашивает в отделе финансов справку об отсутствии просроченной задолженности у получателя субсидии по возврату в бюджет Аннинского муниципального района субсидий, бюджетных инвестиций, </w:t>
      </w:r>
      <w:proofErr w:type="gramStart"/>
      <w:r w:rsidRPr="0021078B">
        <w:rPr>
          <w:rFonts w:ascii="Arial" w:hAnsi="Arial" w:cs="Arial"/>
        </w:rPr>
        <w:t>предоставленных</w:t>
      </w:r>
      <w:proofErr w:type="gramEnd"/>
      <w:r w:rsidRPr="0021078B">
        <w:rPr>
          <w:rFonts w:ascii="Arial" w:hAnsi="Arial" w:cs="Arial"/>
        </w:rPr>
        <w:t xml:space="preserve"> в том числе в соответствии с иными правовыми актами и иная просроченная задолженность перед бюджетом Аннинского муниципального района.</w:t>
      </w:r>
    </w:p>
    <w:p w:rsidR="00CA35D0" w:rsidRPr="0021078B" w:rsidRDefault="002F6F6E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2.2. </w:t>
      </w:r>
      <w:r w:rsidR="00CA35D0" w:rsidRPr="0021078B">
        <w:rPr>
          <w:rFonts w:ascii="Arial" w:hAnsi="Arial" w:cs="Arial"/>
          <w:sz w:val="24"/>
          <w:szCs w:val="24"/>
        </w:rPr>
        <w:t xml:space="preserve">Для получения субсидии </w:t>
      </w:r>
      <w:r w:rsidR="00C066D7" w:rsidRPr="0021078B">
        <w:rPr>
          <w:rFonts w:ascii="Arial" w:hAnsi="Arial" w:cs="Arial"/>
          <w:sz w:val="24"/>
          <w:szCs w:val="24"/>
        </w:rPr>
        <w:t>и в целях проведения проверки получателя субсидии на соответствие требованиям указанным, в п. 2.1. О</w:t>
      </w:r>
      <w:r w:rsidR="00CA35D0" w:rsidRPr="0021078B">
        <w:rPr>
          <w:rFonts w:ascii="Arial" w:hAnsi="Arial" w:cs="Arial"/>
          <w:sz w:val="24"/>
          <w:szCs w:val="24"/>
        </w:rPr>
        <w:t xml:space="preserve">рганизация предоставляет в </w:t>
      </w:r>
      <w:r w:rsidR="00525497" w:rsidRPr="0021078B">
        <w:rPr>
          <w:rFonts w:ascii="Arial" w:hAnsi="Arial" w:cs="Arial"/>
          <w:sz w:val="24"/>
          <w:szCs w:val="24"/>
        </w:rPr>
        <w:t>сектор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="00CA35D0" w:rsidRPr="0021078B">
        <w:rPr>
          <w:rFonts w:ascii="Arial" w:hAnsi="Arial" w:cs="Arial"/>
          <w:sz w:val="24"/>
          <w:szCs w:val="24"/>
        </w:rPr>
        <w:t>учета и отчетности</w:t>
      </w:r>
      <w:r w:rsidR="00724F45" w:rsidRPr="0021078B">
        <w:rPr>
          <w:rFonts w:ascii="Arial" w:hAnsi="Arial" w:cs="Arial"/>
          <w:sz w:val="24"/>
          <w:szCs w:val="24"/>
        </w:rPr>
        <w:t xml:space="preserve"> </w:t>
      </w:r>
      <w:r w:rsidR="00CA35D0" w:rsidRPr="0021078B">
        <w:rPr>
          <w:rFonts w:ascii="Arial" w:hAnsi="Arial" w:cs="Arial"/>
          <w:sz w:val="24"/>
          <w:szCs w:val="24"/>
        </w:rPr>
        <w:t>администрации заявку, состоящую из следующих документов: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lastRenderedPageBreak/>
        <w:t>-</w:t>
      </w:r>
      <w:r w:rsidR="00724F45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заявление</w:t>
      </w:r>
      <w:r w:rsidR="00724F45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на предоставление субсидий общественной</w:t>
      </w:r>
      <w:r w:rsidR="00525497" w:rsidRPr="0021078B">
        <w:rPr>
          <w:rFonts w:ascii="Arial" w:hAnsi="Arial" w:cs="Arial"/>
          <w:sz w:val="24"/>
          <w:szCs w:val="24"/>
        </w:rPr>
        <w:t xml:space="preserve"> о</w:t>
      </w:r>
      <w:r w:rsidR="00724F45" w:rsidRPr="0021078B">
        <w:rPr>
          <w:rFonts w:ascii="Arial" w:hAnsi="Arial" w:cs="Arial"/>
          <w:sz w:val="24"/>
          <w:szCs w:val="24"/>
        </w:rPr>
        <w:t xml:space="preserve">рганизации </w:t>
      </w:r>
      <w:r w:rsidRPr="0021078B">
        <w:rPr>
          <w:rFonts w:ascii="Arial" w:hAnsi="Arial" w:cs="Arial"/>
          <w:sz w:val="24"/>
          <w:szCs w:val="24"/>
        </w:rPr>
        <w:t>по форме согласно приложению N 1 к Порядку;</w:t>
      </w:r>
    </w:p>
    <w:p w:rsidR="00525497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</w:t>
      </w:r>
      <w:r w:rsidR="00724F45" w:rsidRPr="0021078B">
        <w:rPr>
          <w:rFonts w:ascii="Arial" w:hAnsi="Arial" w:cs="Arial"/>
          <w:sz w:val="24"/>
          <w:szCs w:val="24"/>
        </w:rPr>
        <w:t xml:space="preserve"> </w:t>
      </w:r>
      <w:r w:rsidR="00525497" w:rsidRPr="0021078B">
        <w:rPr>
          <w:rFonts w:ascii="Arial" w:hAnsi="Arial" w:cs="Arial"/>
          <w:sz w:val="24"/>
          <w:szCs w:val="24"/>
        </w:rPr>
        <w:t xml:space="preserve">копия листа записи Единого государственного реестра юридических лиц; </w:t>
      </w:r>
    </w:p>
    <w:p w:rsidR="00525497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</w:t>
      </w:r>
      <w:r w:rsidR="00724F45" w:rsidRPr="0021078B">
        <w:rPr>
          <w:rFonts w:ascii="Arial" w:hAnsi="Arial" w:cs="Arial"/>
          <w:sz w:val="24"/>
          <w:szCs w:val="24"/>
        </w:rPr>
        <w:t xml:space="preserve"> </w:t>
      </w:r>
      <w:r w:rsidR="00525497" w:rsidRPr="0021078B">
        <w:rPr>
          <w:rFonts w:ascii="Arial" w:hAnsi="Arial" w:cs="Arial"/>
          <w:sz w:val="24"/>
          <w:szCs w:val="24"/>
        </w:rPr>
        <w:t xml:space="preserve">копия свидетельства о постановке на налоговый учет; 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</w:t>
      </w:r>
      <w:r w:rsidR="00724F45" w:rsidRPr="0021078B">
        <w:rPr>
          <w:rFonts w:ascii="Arial" w:hAnsi="Arial" w:cs="Arial"/>
          <w:sz w:val="24"/>
          <w:szCs w:val="24"/>
        </w:rPr>
        <w:t xml:space="preserve"> </w:t>
      </w:r>
      <w:r w:rsidR="00525497" w:rsidRPr="0021078B">
        <w:rPr>
          <w:rFonts w:ascii="Arial" w:hAnsi="Arial" w:cs="Arial"/>
          <w:sz w:val="24"/>
          <w:szCs w:val="24"/>
        </w:rPr>
        <w:t>копия устава юридического лица</w:t>
      </w:r>
      <w:r w:rsidRPr="0021078B">
        <w:rPr>
          <w:rFonts w:ascii="Arial" w:hAnsi="Arial" w:cs="Arial"/>
          <w:sz w:val="24"/>
          <w:szCs w:val="24"/>
        </w:rPr>
        <w:t>;</w:t>
      </w:r>
    </w:p>
    <w:p w:rsidR="00525497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</w:t>
      </w:r>
      <w:r w:rsidR="001D059E" w:rsidRPr="0021078B">
        <w:rPr>
          <w:rFonts w:ascii="Arial" w:hAnsi="Arial" w:cs="Arial"/>
          <w:sz w:val="24"/>
          <w:szCs w:val="24"/>
        </w:rPr>
        <w:t xml:space="preserve"> </w:t>
      </w:r>
      <w:r w:rsidR="00525497" w:rsidRPr="0021078B">
        <w:rPr>
          <w:rFonts w:ascii="Arial" w:hAnsi="Arial" w:cs="Arial"/>
          <w:sz w:val="24"/>
          <w:szCs w:val="24"/>
        </w:rPr>
        <w:t xml:space="preserve">смета расходов на очередной финансовый год; </w:t>
      </w:r>
    </w:p>
    <w:p w:rsidR="00C066D7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</w:t>
      </w:r>
      <w:r w:rsidR="002F6F6E" w:rsidRPr="0021078B">
        <w:rPr>
          <w:rFonts w:ascii="Arial" w:hAnsi="Arial" w:cs="Arial"/>
          <w:sz w:val="24"/>
          <w:szCs w:val="24"/>
        </w:rPr>
        <w:t xml:space="preserve"> </w:t>
      </w:r>
      <w:r w:rsidR="00525497" w:rsidRPr="0021078B">
        <w:rPr>
          <w:rFonts w:ascii="Arial" w:hAnsi="Arial" w:cs="Arial"/>
          <w:sz w:val="24"/>
          <w:szCs w:val="24"/>
        </w:rPr>
        <w:t xml:space="preserve">справка в произвольной форме, содержащая сведения о проделанной </w:t>
      </w:r>
      <w:r w:rsidR="008A18C6" w:rsidRPr="0021078B">
        <w:rPr>
          <w:rFonts w:ascii="Arial" w:hAnsi="Arial" w:cs="Arial"/>
          <w:sz w:val="24"/>
          <w:szCs w:val="24"/>
        </w:rPr>
        <w:t>П</w:t>
      </w:r>
      <w:r w:rsidR="00525497" w:rsidRPr="0021078B">
        <w:rPr>
          <w:rFonts w:ascii="Arial" w:hAnsi="Arial" w:cs="Arial"/>
          <w:sz w:val="24"/>
          <w:szCs w:val="24"/>
        </w:rPr>
        <w:t xml:space="preserve">олучателем субсидии работе в соответствии с уставной деятельностью. </w:t>
      </w:r>
    </w:p>
    <w:p w:rsidR="00AC2064" w:rsidRPr="0021078B" w:rsidRDefault="00C066D7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Копии документов заверяются руководителем организации в установленном порядке.</w:t>
      </w:r>
    </w:p>
    <w:p w:rsidR="00C066D7" w:rsidRPr="0021078B" w:rsidRDefault="00C066D7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Администрация Аннинского муниципального района запрашивает в отделе финансов справку об отсутствии просроченной задолженности у получателя субсидии по возврату в бюджет Аннинского муниципального района субсидий, бюджетных инвестиций, </w:t>
      </w:r>
      <w:proofErr w:type="gramStart"/>
      <w:r w:rsidRPr="0021078B">
        <w:rPr>
          <w:rFonts w:ascii="Arial" w:hAnsi="Arial" w:cs="Arial"/>
          <w:sz w:val="24"/>
          <w:szCs w:val="24"/>
        </w:rPr>
        <w:t>предоставленных</w:t>
      </w:r>
      <w:proofErr w:type="gramEnd"/>
      <w:r w:rsidRPr="0021078B">
        <w:rPr>
          <w:rFonts w:ascii="Arial" w:hAnsi="Arial" w:cs="Arial"/>
          <w:sz w:val="24"/>
          <w:szCs w:val="24"/>
        </w:rPr>
        <w:t xml:space="preserve"> в том числе в соответствии с иными правовыми актами и иная просроченная задолженность перед бюджетом Аннинского муниципального района.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Все документы предоставляются на бумажном носителе в 1 экземпляре.</w:t>
      </w:r>
    </w:p>
    <w:p w:rsidR="00C066D7" w:rsidRPr="0021078B" w:rsidRDefault="00C066D7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2.</w:t>
      </w:r>
      <w:r w:rsidR="00C066D7" w:rsidRPr="0021078B">
        <w:rPr>
          <w:rFonts w:ascii="Arial" w:hAnsi="Arial" w:cs="Arial"/>
          <w:sz w:val="24"/>
          <w:szCs w:val="24"/>
        </w:rPr>
        <w:t>3</w:t>
      </w:r>
      <w:r w:rsidRPr="0021078B">
        <w:rPr>
          <w:rFonts w:ascii="Arial" w:hAnsi="Arial" w:cs="Arial"/>
          <w:sz w:val="24"/>
          <w:szCs w:val="24"/>
        </w:rPr>
        <w:t>. Субсиди</w:t>
      </w:r>
      <w:r w:rsidR="00C066D7" w:rsidRPr="0021078B">
        <w:rPr>
          <w:rFonts w:ascii="Arial" w:hAnsi="Arial" w:cs="Arial"/>
          <w:sz w:val="24"/>
          <w:szCs w:val="24"/>
        </w:rPr>
        <w:t>я</w:t>
      </w:r>
      <w:r w:rsidRPr="0021078B">
        <w:rPr>
          <w:rFonts w:ascii="Arial" w:hAnsi="Arial" w:cs="Arial"/>
          <w:sz w:val="24"/>
          <w:szCs w:val="24"/>
        </w:rPr>
        <w:t xml:space="preserve"> предоставля</w:t>
      </w:r>
      <w:r w:rsidR="00C066D7" w:rsidRPr="0021078B">
        <w:rPr>
          <w:rFonts w:ascii="Arial" w:hAnsi="Arial" w:cs="Arial"/>
          <w:sz w:val="24"/>
          <w:szCs w:val="24"/>
        </w:rPr>
        <w:t>е</w:t>
      </w:r>
      <w:r w:rsidRPr="0021078B">
        <w:rPr>
          <w:rFonts w:ascii="Arial" w:hAnsi="Arial" w:cs="Arial"/>
          <w:sz w:val="24"/>
          <w:szCs w:val="24"/>
        </w:rPr>
        <w:t xml:space="preserve">тся </w:t>
      </w:r>
      <w:r w:rsidR="008A18C6" w:rsidRPr="0021078B">
        <w:rPr>
          <w:rFonts w:ascii="Arial" w:hAnsi="Arial" w:cs="Arial"/>
          <w:sz w:val="24"/>
          <w:szCs w:val="24"/>
        </w:rPr>
        <w:t>Аннинско</w:t>
      </w:r>
      <w:r w:rsidR="00C066D7" w:rsidRPr="0021078B">
        <w:rPr>
          <w:rFonts w:ascii="Arial" w:hAnsi="Arial" w:cs="Arial"/>
          <w:sz w:val="24"/>
          <w:szCs w:val="24"/>
        </w:rPr>
        <w:t>му</w:t>
      </w:r>
      <w:r w:rsidR="008A18C6" w:rsidRPr="0021078B">
        <w:rPr>
          <w:rFonts w:ascii="Arial" w:hAnsi="Arial" w:cs="Arial"/>
          <w:sz w:val="24"/>
          <w:szCs w:val="24"/>
        </w:rPr>
        <w:t xml:space="preserve"> районно</w:t>
      </w:r>
      <w:r w:rsidR="00C066D7" w:rsidRPr="0021078B">
        <w:rPr>
          <w:rFonts w:ascii="Arial" w:hAnsi="Arial" w:cs="Arial"/>
          <w:sz w:val="24"/>
          <w:szCs w:val="24"/>
        </w:rPr>
        <w:t>му</w:t>
      </w:r>
      <w:r w:rsidR="008A18C6" w:rsidRPr="0021078B">
        <w:rPr>
          <w:rFonts w:ascii="Arial" w:hAnsi="Arial" w:cs="Arial"/>
          <w:sz w:val="24"/>
          <w:szCs w:val="24"/>
        </w:rPr>
        <w:t xml:space="preserve"> отделени</w:t>
      </w:r>
      <w:r w:rsidR="00C066D7" w:rsidRPr="0021078B">
        <w:rPr>
          <w:rFonts w:ascii="Arial" w:hAnsi="Arial" w:cs="Arial"/>
          <w:sz w:val="24"/>
          <w:szCs w:val="24"/>
        </w:rPr>
        <w:t>ю</w:t>
      </w:r>
      <w:r w:rsidR="008A18C6" w:rsidRPr="0021078B">
        <w:rPr>
          <w:rFonts w:ascii="Arial" w:hAnsi="Arial" w:cs="Arial"/>
          <w:sz w:val="24"/>
          <w:szCs w:val="24"/>
        </w:rPr>
        <w:t xml:space="preserve"> Воронежской Областной общественной организации инвалидов </w:t>
      </w:r>
      <w:r w:rsidRPr="0021078B">
        <w:rPr>
          <w:rFonts w:ascii="Arial" w:hAnsi="Arial" w:cs="Arial"/>
          <w:sz w:val="24"/>
          <w:szCs w:val="24"/>
        </w:rPr>
        <w:t>в соответствии со следующими направлениями расходования: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</w:t>
      </w:r>
      <w:r w:rsidR="001D059E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обеспечение деятельности организаций, осуществляющих поддержку инвалидов (фонд оплаты труда работников, начисления на оплату труда работников, услуги связи, канцелярские, хозяйственные расходы, иные расходы);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</w:t>
      </w:r>
      <w:r w:rsidR="001D059E" w:rsidRPr="0021078B">
        <w:rPr>
          <w:rFonts w:ascii="Arial" w:hAnsi="Arial" w:cs="Arial"/>
          <w:sz w:val="24"/>
          <w:szCs w:val="24"/>
        </w:rPr>
        <w:t xml:space="preserve"> </w:t>
      </w:r>
      <w:r w:rsidR="00F735E0" w:rsidRPr="0021078B">
        <w:rPr>
          <w:rFonts w:ascii="Arial" w:hAnsi="Arial" w:cs="Arial"/>
          <w:sz w:val="24"/>
          <w:szCs w:val="24"/>
        </w:rPr>
        <w:t>информационно – методическое обеспечение деятельности общественной организации;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</w:t>
      </w:r>
      <w:r w:rsidR="00F735E0" w:rsidRPr="0021078B">
        <w:rPr>
          <w:rFonts w:ascii="Arial" w:hAnsi="Arial" w:cs="Arial"/>
          <w:sz w:val="24"/>
          <w:szCs w:val="24"/>
        </w:rPr>
        <w:t xml:space="preserve"> проведение организационных мероприятий, связанных с осуществлением общественной организацией своей уставной деятельности.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Субсидии не могут быть использованы на приобретение иностранной валюты.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2.</w:t>
      </w:r>
      <w:r w:rsidR="00C066D7" w:rsidRPr="0021078B">
        <w:rPr>
          <w:rFonts w:ascii="Arial" w:hAnsi="Arial" w:cs="Arial"/>
          <w:sz w:val="24"/>
          <w:szCs w:val="24"/>
        </w:rPr>
        <w:t>4</w:t>
      </w:r>
      <w:r w:rsidRPr="0021078B">
        <w:rPr>
          <w:rFonts w:ascii="Arial" w:hAnsi="Arial" w:cs="Arial"/>
          <w:sz w:val="24"/>
          <w:szCs w:val="24"/>
        </w:rPr>
        <w:t xml:space="preserve">. Заявка на предоставление субсидии </w:t>
      </w:r>
      <w:r w:rsidR="006E74EF" w:rsidRPr="0021078B">
        <w:rPr>
          <w:rFonts w:ascii="Arial" w:hAnsi="Arial" w:cs="Arial"/>
          <w:sz w:val="24"/>
          <w:szCs w:val="24"/>
        </w:rPr>
        <w:t xml:space="preserve">на следующий финансовый год </w:t>
      </w:r>
      <w:r w:rsidRPr="0021078B">
        <w:rPr>
          <w:rFonts w:ascii="Arial" w:hAnsi="Arial" w:cs="Arial"/>
          <w:sz w:val="24"/>
          <w:szCs w:val="24"/>
        </w:rPr>
        <w:t xml:space="preserve">должна быть представлена в </w:t>
      </w:r>
      <w:r w:rsidR="00F735E0" w:rsidRPr="0021078B">
        <w:rPr>
          <w:rFonts w:ascii="Arial" w:hAnsi="Arial" w:cs="Arial"/>
          <w:sz w:val="24"/>
          <w:szCs w:val="24"/>
        </w:rPr>
        <w:t>сектор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учета и отчетности</w:t>
      </w:r>
      <w:r w:rsidR="00F735E0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 xml:space="preserve">администрации </w:t>
      </w:r>
      <w:r w:rsidR="00F735E0" w:rsidRPr="0021078B">
        <w:rPr>
          <w:rFonts w:ascii="Arial" w:hAnsi="Arial" w:cs="Arial"/>
          <w:sz w:val="24"/>
          <w:szCs w:val="24"/>
        </w:rPr>
        <w:t>Аннинского муниципального района</w:t>
      </w:r>
      <w:r w:rsidR="000D4A7D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в срок до 1 октября текущего финансового года. Заявки принимаются и регистрируются по адресу:</w:t>
      </w:r>
      <w:r w:rsidR="0021078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35E0" w:rsidRPr="0021078B">
        <w:rPr>
          <w:rFonts w:ascii="Arial" w:hAnsi="Arial" w:cs="Arial"/>
          <w:sz w:val="24"/>
          <w:szCs w:val="24"/>
        </w:rPr>
        <w:t>пгт</w:t>
      </w:r>
      <w:proofErr w:type="spellEnd"/>
      <w:r w:rsidR="00F735E0" w:rsidRPr="0021078B">
        <w:rPr>
          <w:rFonts w:ascii="Arial" w:hAnsi="Arial" w:cs="Arial"/>
          <w:sz w:val="24"/>
          <w:szCs w:val="24"/>
        </w:rPr>
        <w:t xml:space="preserve"> Анна, </w:t>
      </w:r>
      <w:proofErr w:type="spellStart"/>
      <w:r w:rsidR="00F735E0" w:rsidRPr="0021078B">
        <w:rPr>
          <w:rFonts w:ascii="Arial" w:hAnsi="Arial" w:cs="Arial"/>
          <w:sz w:val="24"/>
          <w:szCs w:val="24"/>
        </w:rPr>
        <w:t>ул</w:t>
      </w:r>
      <w:proofErr w:type="gramStart"/>
      <w:r w:rsidR="00F735E0" w:rsidRPr="0021078B">
        <w:rPr>
          <w:rFonts w:ascii="Arial" w:hAnsi="Arial" w:cs="Arial"/>
          <w:sz w:val="24"/>
          <w:szCs w:val="24"/>
        </w:rPr>
        <w:t>.Л</w:t>
      </w:r>
      <w:proofErr w:type="gramEnd"/>
      <w:r w:rsidR="00F735E0" w:rsidRPr="0021078B">
        <w:rPr>
          <w:rFonts w:ascii="Arial" w:hAnsi="Arial" w:cs="Arial"/>
          <w:sz w:val="24"/>
          <w:szCs w:val="24"/>
        </w:rPr>
        <w:t>енина</w:t>
      </w:r>
      <w:proofErr w:type="spellEnd"/>
      <w:r w:rsidR="00F735E0" w:rsidRPr="0021078B">
        <w:rPr>
          <w:rFonts w:ascii="Arial" w:hAnsi="Arial" w:cs="Arial"/>
          <w:sz w:val="24"/>
          <w:szCs w:val="24"/>
        </w:rPr>
        <w:t>,</w:t>
      </w:r>
      <w:r w:rsidRPr="0021078B">
        <w:rPr>
          <w:rFonts w:ascii="Arial" w:hAnsi="Arial" w:cs="Arial"/>
          <w:sz w:val="24"/>
          <w:szCs w:val="24"/>
        </w:rPr>
        <w:t xml:space="preserve"> с понедельника по четверг с 8час. 00 мин. до 1</w:t>
      </w:r>
      <w:r w:rsidR="00F735E0" w:rsidRPr="0021078B">
        <w:rPr>
          <w:rFonts w:ascii="Arial" w:hAnsi="Arial" w:cs="Arial"/>
          <w:sz w:val="24"/>
          <w:szCs w:val="24"/>
        </w:rPr>
        <w:t>2</w:t>
      </w:r>
      <w:r w:rsidRPr="0021078B">
        <w:rPr>
          <w:rFonts w:ascii="Arial" w:hAnsi="Arial" w:cs="Arial"/>
          <w:sz w:val="24"/>
          <w:szCs w:val="24"/>
        </w:rPr>
        <w:t xml:space="preserve"> час. 00 мин. и с 1</w:t>
      </w:r>
      <w:r w:rsidR="00F735E0" w:rsidRPr="0021078B">
        <w:rPr>
          <w:rFonts w:ascii="Arial" w:hAnsi="Arial" w:cs="Arial"/>
          <w:sz w:val="24"/>
          <w:szCs w:val="24"/>
        </w:rPr>
        <w:t>3</w:t>
      </w:r>
      <w:r w:rsidRPr="0021078B">
        <w:rPr>
          <w:rFonts w:ascii="Arial" w:hAnsi="Arial" w:cs="Arial"/>
          <w:sz w:val="24"/>
          <w:szCs w:val="24"/>
        </w:rPr>
        <w:t>час. 00 мин. до 17 час. Заявка подается лицом, которое в соответствии с учредительными документами вправе действовать от имени претендента без доверенности; либо иным лицом на основании доверенности оформленной в установленном порядке.</w:t>
      </w:r>
    </w:p>
    <w:p w:rsidR="006E74EF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2.</w:t>
      </w:r>
      <w:r w:rsidR="00C066D7" w:rsidRPr="0021078B">
        <w:rPr>
          <w:rFonts w:ascii="Arial" w:hAnsi="Arial" w:cs="Arial"/>
          <w:sz w:val="24"/>
          <w:szCs w:val="24"/>
        </w:rPr>
        <w:t>5</w:t>
      </w:r>
      <w:r w:rsidRPr="0021078B">
        <w:rPr>
          <w:rFonts w:ascii="Arial" w:hAnsi="Arial" w:cs="Arial"/>
          <w:sz w:val="24"/>
          <w:szCs w:val="24"/>
        </w:rPr>
        <w:t xml:space="preserve">. </w:t>
      </w:r>
      <w:r w:rsidR="00752CF3" w:rsidRPr="0021078B">
        <w:rPr>
          <w:rFonts w:ascii="Arial" w:hAnsi="Arial" w:cs="Arial"/>
          <w:sz w:val="24"/>
          <w:szCs w:val="24"/>
        </w:rPr>
        <w:t>Сектор</w:t>
      </w:r>
      <w:r w:rsidRPr="0021078B">
        <w:rPr>
          <w:rFonts w:ascii="Arial" w:hAnsi="Arial" w:cs="Arial"/>
          <w:sz w:val="24"/>
          <w:szCs w:val="24"/>
        </w:rPr>
        <w:t xml:space="preserve"> рассматривает представленные в соответствии с пунктом 2.</w:t>
      </w:r>
      <w:r w:rsidR="00C066D7" w:rsidRPr="0021078B">
        <w:rPr>
          <w:rFonts w:ascii="Arial" w:hAnsi="Arial" w:cs="Arial"/>
          <w:sz w:val="24"/>
          <w:szCs w:val="24"/>
        </w:rPr>
        <w:t xml:space="preserve">2. </w:t>
      </w:r>
      <w:r w:rsidRPr="0021078B">
        <w:rPr>
          <w:rFonts w:ascii="Arial" w:hAnsi="Arial" w:cs="Arial"/>
          <w:sz w:val="24"/>
          <w:szCs w:val="24"/>
        </w:rPr>
        <w:t xml:space="preserve">настоящего Порядка документы и в течение 2 рабочих дней </w:t>
      </w:r>
      <w:proofErr w:type="gramStart"/>
      <w:r w:rsidRPr="0021078B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Pr="0021078B">
        <w:rPr>
          <w:rFonts w:ascii="Arial" w:hAnsi="Arial" w:cs="Arial"/>
          <w:sz w:val="24"/>
          <w:szCs w:val="24"/>
        </w:rPr>
        <w:t xml:space="preserve"> заявки на предоставление субсидии направляет организации уведомление о принятии положительного решения о предоставлении субсидии или об отказе в</w:t>
      </w:r>
      <w:r w:rsidR="00752CF3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предоставлении субсидии с указанием причины отказа. Данное уведомление направляется одним из способов указанных в</w:t>
      </w:r>
      <w:r w:rsidR="008B0A1A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заявке.</w:t>
      </w:r>
      <w:r w:rsidR="006E74EF" w:rsidRPr="0021078B">
        <w:rPr>
          <w:rFonts w:ascii="Arial" w:hAnsi="Arial" w:cs="Arial"/>
          <w:sz w:val="24"/>
          <w:szCs w:val="24"/>
        </w:rPr>
        <w:t xml:space="preserve"> 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Причиной отказа в получении субсидий является: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1078B">
        <w:rPr>
          <w:rFonts w:ascii="Arial" w:hAnsi="Arial" w:cs="Arial"/>
          <w:sz w:val="24"/>
          <w:szCs w:val="24"/>
        </w:rPr>
        <w:t>-</w:t>
      </w:r>
      <w:r w:rsidR="00752CF3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несоответствие представленных получателем субсидии документов требованиям, определенным п. 2.</w:t>
      </w:r>
      <w:r w:rsidR="00C066D7" w:rsidRPr="0021078B">
        <w:rPr>
          <w:rFonts w:ascii="Arial" w:hAnsi="Arial" w:cs="Arial"/>
          <w:sz w:val="24"/>
          <w:szCs w:val="24"/>
        </w:rPr>
        <w:t>2</w:t>
      </w:r>
      <w:r w:rsidRPr="0021078B">
        <w:rPr>
          <w:rFonts w:ascii="Arial" w:hAnsi="Arial" w:cs="Arial"/>
          <w:sz w:val="24"/>
          <w:szCs w:val="24"/>
        </w:rPr>
        <w:t xml:space="preserve">, или непредставление (предоставление не </w:t>
      </w:r>
      <w:proofErr w:type="gramEnd"/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в полном объеме) указанных документов;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</w:t>
      </w:r>
      <w:r w:rsidR="00752CF3" w:rsidRPr="0021078B">
        <w:rPr>
          <w:rFonts w:ascii="Arial" w:hAnsi="Arial" w:cs="Arial"/>
          <w:sz w:val="24"/>
          <w:szCs w:val="24"/>
        </w:rPr>
        <w:t xml:space="preserve"> </w:t>
      </w:r>
      <w:r w:rsidR="00ED0EC4" w:rsidRPr="0021078B">
        <w:rPr>
          <w:rFonts w:ascii="Arial" w:hAnsi="Arial" w:cs="Arial"/>
          <w:sz w:val="24"/>
          <w:szCs w:val="24"/>
        </w:rPr>
        <w:t xml:space="preserve">установление факта недостоверности </w:t>
      </w:r>
      <w:r w:rsidRPr="0021078B">
        <w:rPr>
          <w:rFonts w:ascii="Arial" w:hAnsi="Arial" w:cs="Arial"/>
          <w:sz w:val="24"/>
          <w:szCs w:val="24"/>
        </w:rPr>
        <w:t>предоставлен</w:t>
      </w:r>
      <w:r w:rsidR="00ED0EC4" w:rsidRPr="0021078B">
        <w:rPr>
          <w:rFonts w:ascii="Arial" w:hAnsi="Arial" w:cs="Arial"/>
          <w:sz w:val="24"/>
          <w:szCs w:val="24"/>
        </w:rPr>
        <w:t>ной</w:t>
      </w:r>
      <w:r w:rsidRPr="0021078B">
        <w:rPr>
          <w:rFonts w:ascii="Arial" w:hAnsi="Arial" w:cs="Arial"/>
          <w:sz w:val="24"/>
          <w:szCs w:val="24"/>
        </w:rPr>
        <w:t xml:space="preserve"> информации;</w:t>
      </w:r>
    </w:p>
    <w:p w:rsidR="006E74EF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lastRenderedPageBreak/>
        <w:t>2.</w:t>
      </w:r>
      <w:r w:rsidR="00ED0EC4" w:rsidRPr="0021078B">
        <w:rPr>
          <w:rFonts w:ascii="Arial" w:hAnsi="Arial" w:cs="Arial"/>
          <w:sz w:val="24"/>
          <w:szCs w:val="24"/>
        </w:rPr>
        <w:t>6</w:t>
      </w:r>
      <w:r w:rsidRPr="0021078B">
        <w:rPr>
          <w:rFonts w:ascii="Arial" w:hAnsi="Arial" w:cs="Arial"/>
          <w:sz w:val="24"/>
          <w:szCs w:val="24"/>
        </w:rPr>
        <w:t xml:space="preserve">. </w:t>
      </w:r>
      <w:r w:rsidR="00ED0EC4" w:rsidRPr="0021078B">
        <w:rPr>
          <w:rFonts w:ascii="Arial" w:hAnsi="Arial" w:cs="Arial"/>
          <w:sz w:val="24"/>
          <w:szCs w:val="24"/>
        </w:rPr>
        <w:t>Размер</w:t>
      </w:r>
      <w:r w:rsidRPr="0021078B">
        <w:rPr>
          <w:rFonts w:ascii="Arial" w:hAnsi="Arial" w:cs="Arial"/>
          <w:sz w:val="24"/>
          <w:szCs w:val="24"/>
        </w:rPr>
        <w:t xml:space="preserve"> предоставляемой субсидии </w:t>
      </w:r>
      <w:r w:rsidR="00ED0EC4" w:rsidRPr="0021078B">
        <w:rPr>
          <w:rFonts w:ascii="Arial" w:hAnsi="Arial" w:cs="Arial"/>
          <w:sz w:val="24"/>
          <w:szCs w:val="24"/>
        </w:rPr>
        <w:t>определяется согласно предоставленной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="00ED0EC4" w:rsidRPr="0021078B">
        <w:rPr>
          <w:rFonts w:ascii="Arial" w:hAnsi="Arial" w:cs="Arial"/>
          <w:sz w:val="24"/>
          <w:szCs w:val="24"/>
        </w:rPr>
        <w:t xml:space="preserve">Организацией Смете расходов и устанавливается Решением о бюджете Аннинского </w:t>
      </w:r>
      <w:proofErr w:type="gramStart"/>
      <w:r w:rsidR="00ED0EC4" w:rsidRPr="0021078B">
        <w:rPr>
          <w:rFonts w:ascii="Arial" w:hAnsi="Arial" w:cs="Arial"/>
          <w:sz w:val="24"/>
          <w:szCs w:val="24"/>
        </w:rPr>
        <w:t>муниципального</w:t>
      </w:r>
      <w:proofErr w:type="gramEnd"/>
      <w:r w:rsidR="00ED0EC4" w:rsidRPr="0021078B">
        <w:rPr>
          <w:rFonts w:ascii="Arial" w:hAnsi="Arial" w:cs="Arial"/>
          <w:sz w:val="24"/>
          <w:szCs w:val="24"/>
        </w:rPr>
        <w:t xml:space="preserve"> района на текущий год и плановый период.</w:t>
      </w:r>
      <w:r w:rsidRPr="0021078B">
        <w:rPr>
          <w:rFonts w:ascii="Arial" w:hAnsi="Arial" w:cs="Arial"/>
          <w:sz w:val="24"/>
          <w:szCs w:val="24"/>
        </w:rPr>
        <w:t xml:space="preserve"> 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2.</w:t>
      </w:r>
      <w:r w:rsidR="00ED0EC4" w:rsidRPr="0021078B">
        <w:rPr>
          <w:rFonts w:ascii="Arial" w:hAnsi="Arial" w:cs="Arial"/>
          <w:sz w:val="24"/>
          <w:szCs w:val="24"/>
        </w:rPr>
        <w:t>7</w:t>
      </w:r>
      <w:r w:rsidRPr="0021078B">
        <w:rPr>
          <w:rFonts w:ascii="Arial" w:hAnsi="Arial" w:cs="Arial"/>
          <w:sz w:val="24"/>
          <w:szCs w:val="24"/>
        </w:rPr>
        <w:t xml:space="preserve">. Предоставление субсидий осуществляется на основании соглашения </w:t>
      </w:r>
      <w:r w:rsidR="008A18C6" w:rsidRPr="0021078B">
        <w:rPr>
          <w:rFonts w:ascii="Arial" w:hAnsi="Arial" w:cs="Arial"/>
          <w:sz w:val="24"/>
          <w:szCs w:val="24"/>
        </w:rPr>
        <w:t>о</w:t>
      </w:r>
      <w:r w:rsidR="00752CF3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предоставлении субсидии из бюджета муниципального район</w:t>
      </w:r>
      <w:r w:rsidR="00752CF3" w:rsidRPr="0021078B">
        <w:rPr>
          <w:rFonts w:ascii="Arial" w:hAnsi="Arial" w:cs="Arial"/>
          <w:sz w:val="24"/>
          <w:szCs w:val="24"/>
        </w:rPr>
        <w:t>а</w:t>
      </w:r>
      <w:r w:rsidRPr="0021078B">
        <w:rPr>
          <w:rFonts w:ascii="Arial" w:hAnsi="Arial" w:cs="Arial"/>
          <w:sz w:val="24"/>
          <w:szCs w:val="24"/>
        </w:rPr>
        <w:t xml:space="preserve">, </w:t>
      </w:r>
      <w:r w:rsidR="008A18C6" w:rsidRPr="0021078B">
        <w:rPr>
          <w:rFonts w:ascii="Arial" w:hAnsi="Arial" w:cs="Arial"/>
          <w:sz w:val="24"/>
          <w:szCs w:val="24"/>
        </w:rPr>
        <w:t>з</w:t>
      </w:r>
      <w:r w:rsidRPr="0021078B">
        <w:rPr>
          <w:rFonts w:ascii="Arial" w:hAnsi="Arial" w:cs="Arial"/>
          <w:sz w:val="24"/>
          <w:szCs w:val="24"/>
        </w:rPr>
        <w:t xml:space="preserve">аключаемого администрацией </w:t>
      </w:r>
      <w:r w:rsidR="00752CF3" w:rsidRPr="0021078B">
        <w:rPr>
          <w:rFonts w:ascii="Arial" w:hAnsi="Arial" w:cs="Arial"/>
          <w:sz w:val="24"/>
          <w:szCs w:val="24"/>
        </w:rPr>
        <w:t xml:space="preserve">Аннинского </w:t>
      </w:r>
      <w:r w:rsidRPr="0021078B">
        <w:rPr>
          <w:rFonts w:ascii="Arial" w:hAnsi="Arial" w:cs="Arial"/>
          <w:sz w:val="24"/>
          <w:szCs w:val="24"/>
        </w:rPr>
        <w:t>муниципального район</w:t>
      </w:r>
      <w:r w:rsidR="00752CF3" w:rsidRPr="0021078B">
        <w:rPr>
          <w:rFonts w:ascii="Arial" w:hAnsi="Arial" w:cs="Arial"/>
          <w:sz w:val="24"/>
          <w:szCs w:val="24"/>
        </w:rPr>
        <w:t>а</w:t>
      </w:r>
      <w:r w:rsidRPr="0021078B">
        <w:rPr>
          <w:rFonts w:ascii="Arial" w:hAnsi="Arial" w:cs="Arial"/>
          <w:sz w:val="24"/>
          <w:szCs w:val="24"/>
        </w:rPr>
        <w:t xml:space="preserve"> с получателем субсидий по форме, утверждаемой </w:t>
      </w:r>
      <w:r w:rsidR="00752CF3" w:rsidRPr="0021078B">
        <w:rPr>
          <w:rFonts w:ascii="Arial" w:hAnsi="Arial" w:cs="Arial"/>
          <w:sz w:val="24"/>
          <w:szCs w:val="24"/>
        </w:rPr>
        <w:t>отделом финансов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="008A18C6" w:rsidRPr="0021078B">
        <w:rPr>
          <w:rFonts w:ascii="Arial" w:hAnsi="Arial" w:cs="Arial"/>
          <w:sz w:val="24"/>
          <w:szCs w:val="24"/>
        </w:rPr>
        <w:t>администрации Аннинского муниципального района.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2.</w:t>
      </w:r>
      <w:r w:rsidR="00ED0EC4" w:rsidRPr="0021078B">
        <w:rPr>
          <w:rFonts w:ascii="Arial" w:hAnsi="Arial" w:cs="Arial"/>
          <w:sz w:val="24"/>
          <w:szCs w:val="24"/>
        </w:rPr>
        <w:t>8</w:t>
      </w:r>
      <w:r w:rsidRPr="0021078B">
        <w:rPr>
          <w:rFonts w:ascii="Arial" w:hAnsi="Arial" w:cs="Arial"/>
          <w:sz w:val="24"/>
          <w:szCs w:val="24"/>
        </w:rPr>
        <w:t>.</w:t>
      </w:r>
      <w:r w:rsidR="008A18C6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Соглашение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 xml:space="preserve">о предоставлении субсидии из бюджета </w:t>
      </w:r>
      <w:r w:rsidR="008A18C6" w:rsidRPr="0021078B">
        <w:rPr>
          <w:rFonts w:ascii="Arial" w:hAnsi="Arial" w:cs="Arial"/>
          <w:sz w:val="24"/>
          <w:szCs w:val="24"/>
        </w:rPr>
        <w:t xml:space="preserve">Аннинского </w:t>
      </w:r>
      <w:r w:rsidRPr="0021078B">
        <w:rPr>
          <w:rFonts w:ascii="Arial" w:hAnsi="Arial" w:cs="Arial"/>
          <w:sz w:val="24"/>
          <w:szCs w:val="24"/>
        </w:rPr>
        <w:t>муниципального район</w:t>
      </w:r>
      <w:r w:rsidR="008A18C6" w:rsidRPr="0021078B">
        <w:rPr>
          <w:rFonts w:ascii="Arial" w:hAnsi="Arial" w:cs="Arial"/>
          <w:sz w:val="24"/>
          <w:szCs w:val="24"/>
        </w:rPr>
        <w:t>а</w:t>
      </w:r>
      <w:r w:rsidRPr="0021078B">
        <w:rPr>
          <w:rFonts w:ascii="Arial" w:hAnsi="Arial" w:cs="Arial"/>
          <w:sz w:val="24"/>
          <w:szCs w:val="24"/>
        </w:rPr>
        <w:t xml:space="preserve"> заключается в течение 5 рабочих дней </w:t>
      </w:r>
      <w:proofErr w:type="gramStart"/>
      <w:r w:rsidRPr="0021078B">
        <w:rPr>
          <w:rFonts w:ascii="Arial" w:hAnsi="Arial" w:cs="Arial"/>
          <w:sz w:val="24"/>
          <w:szCs w:val="24"/>
        </w:rPr>
        <w:t xml:space="preserve">с даты </w:t>
      </w:r>
      <w:r w:rsidR="008A18C6" w:rsidRPr="0021078B">
        <w:rPr>
          <w:rFonts w:ascii="Arial" w:hAnsi="Arial" w:cs="Arial"/>
          <w:sz w:val="24"/>
          <w:szCs w:val="24"/>
        </w:rPr>
        <w:t>н</w:t>
      </w:r>
      <w:r w:rsidRPr="0021078B">
        <w:rPr>
          <w:rFonts w:ascii="Arial" w:hAnsi="Arial" w:cs="Arial"/>
          <w:sz w:val="24"/>
          <w:szCs w:val="24"/>
        </w:rPr>
        <w:t>аправления</w:t>
      </w:r>
      <w:proofErr w:type="gramEnd"/>
      <w:r w:rsidRPr="0021078B">
        <w:rPr>
          <w:rFonts w:ascii="Arial" w:hAnsi="Arial" w:cs="Arial"/>
          <w:sz w:val="24"/>
          <w:szCs w:val="24"/>
        </w:rPr>
        <w:t xml:space="preserve"> </w:t>
      </w:r>
      <w:r w:rsidR="00ED0EC4" w:rsidRPr="0021078B">
        <w:rPr>
          <w:rFonts w:ascii="Arial" w:hAnsi="Arial" w:cs="Arial"/>
          <w:sz w:val="24"/>
          <w:szCs w:val="24"/>
        </w:rPr>
        <w:t>О</w:t>
      </w:r>
      <w:r w:rsidRPr="0021078B">
        <w:rPr>
          <w:rFonts w:ascii="Arial" w:hAnsi="Arial" w:cs="Arial"/>
          <w:sz w:val="24"/>
          <w:szCs w:val="24"/>
        </w:rPr>
        <w:t>рганизации положительного решения о предоставлении субсидии.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2.</w:t>
      </w:r>
      <w:r w:rsidR="00ED0EC4" w:rsidRPr="0021078B">
        <w:rPr>
          <w:rFonts w:ascii="Arial" w:hAnsi="Arial" w:cs="Arial"/>
          <w:sz w:val="24"/>
          <w:szCs w:val="24"/>
        </w:rPr>
        <w:t>9</w:t>
      </w:r>
      <w:r w:rsidRPr="0021078B">
        <w:rPr>
          <w:rFonts w:ascii="Arial" w:hAnsi="Arial" w:cs="Arial"/>
          <w:sz w:val="24"/>
          <w:szCs w:val="24"/>
        </w:rPr>
        <w:t>. В соглашении</w:t>
      </w:r>
      <w:r w:rsidR="008A18C6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 xml:space="preserve">о предоставлении субсидии обязательным условием является согласие получателя субсидий на осуществление главным </w:t>
      </w:r>
      <w:r w:rsidR="008A18C6" w:rsidRPr="0021078B">
        <w:rPr>
          <w:rFonts w:ascii="Arial" w:hAnsi="Arial" w:cs="Arial"/>
          <w:sz w:val="24"/>
          <w:szCs w:val="24"/>
        </w:rPr>
        <w:t>р</w:t>
      </w:r>
      <w:r w:rsidRPr="0021078B">
        <w:rPr>
          <w:rFonts w:ascii="Arial" w:hAnsi="Arial" w:cs="Arial"/>
          <w:sz w:val="24"/>
          <w:szCs w:val="24"/>
        </w:rPr>
        <w:t>аспорядителем бюджетных средств, предоставившим субсидии, и органами муниципального финансового контроля проверок соблюдения получателем субсидий условий, целей и порядка предоставления субсидий.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2.</w:t>
      </w:r>
      <w:r w:rsidR="00ED3767" w:rsidRPr="0021078B">
        <w:rPr>
          <w:rFonts w:ascii="Arial" w:hAnsi="Arial" w:cs="Arial"/>
          <w:sz w:val="24"/>
          <w:szCs w:val="24"/>
        </w:rPr>
        <w:t>10</w:t>
      </w:r>
      <w:r w:rsidRPr="0021078B">
        <w:rPr>
          <w:rFonts w:ascii="Arial" w:hAnsi="Arial" w:cs="Arial"/>
          <w:sz w:val="24"/>
          <w:szCs w:val="24"/>
        </w:rPr>
        <w:t xml:space="preserve">. Перечисление субсидий получателю производится на расчетный счет </w:t>
      </w:r>
      <w:r w:rsidR="005779D4" w:rsidRPr="0021078B">
        <w:rPr>
          <w:rFonts w:ascii="Arial" w:hAnsi="Arial" w:cs="Arial"/>
          <w:sz w:val="24"/>
          <w:szCs w:val="24"/>
        </w:rPr>
        <w:t>п</w:t>
      </w:r>
      <w:r w:rsidRPr="0021078B">
        <w:rPr>
          <w:rFonts w:ascii="Arial" w:hAnsi="Arial" w:cs="Arial"/>
          <w:sz w:val="24"/>
          <w:szCs w:val="24"/>
        </w:rPr>
        <w:t xml:space="preserve">олучателя, указанный им в </w:t>
      </w:r>
      <w:r w:rsidR="005779D4" w:rsidRPr="0021078B">
        <w:rPr>
          <w:rFonts w:ascii="Arial" w:hAnsi="Arial" w:cs="Arial"/>
          <w:sz w:val="24"/>
          <w:szCs w:val="24"/>
        </w:rPr>
        <w:t>Соглашении</w:t>
      </w:r>
      <w:r w:rsidRPr="0021078B">
        <w:rPr>
          <w:rFonts w:ascii="Arial" w:hAnsi="Arial" w:cs="Arial"/>
          <w:sz w:val="24"/>
          <w:szCs w:val="24"/>
        </w:rPr>
        <w:t xml:space="preserve"> </w:t>
      </w:r>
      <w:r w:rsidR="005779D4" w:rsidRPr="0021078B">
        <w:rPr>
          <w:rFonts w:ascii="Arial" w:hAnsi="Arial" w:cs="Arial"/>
          <w:sz w:val="24"/>
          <w:szCs w:val="24"/>
        </w:rPr>
        <w:t>ежемесячно</w:t>
      </w:r>
      <w:r w:rsidR="00ED3767" w:rsidRPr="0021078B">
        <w:rPr>
          <w:rFonts w:ascii="Arial" w:hAnsi="Arial" w:cs="Arial"/>
          <w:sz w:val="24"/>
          <w:szCs w:val="24"/>
        </w:rPr>
        <w:t xml:space="preserve"> в размере 1/12 от общей суммы субсидии</w:t>
      </w:r>
      <w:r w:rsidR="005779D4" w:rsidRPr="0021078B">
        <w:rPr>
          <w:rFonts w:ascii="Arial" w:hAnsi="Arial" w:cs="Arial"/>
          <w:sz w:val="24"/>
          <w:szCs w:val="24"/>
        </w:rPr>
        <w:t>.</w:t>
      </w:r>
    </w:p>
    <w:p w:rsidR="00ED3767" w:rsidRPr="0021078B" w:rsidRDefault="00ED3767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2.11. </w:t>
      </w:r>
      <w:proofErr w:type="gramStart"/>
      <w:r w:rsidRPr="0021078B">
        <w:rPr>
          <w:rFonts w:ascii="Arial" w:hAnsi="Arial" w:cs="Arial"/>
          <w:sz w:val="24"/>
          <w:szCs w:val="24"/>
        </w:rPr>
        <w:t xml:space="preserve">В соглашение включается условие о согласовании новых условий соглашения или о расторжении соглашения при </w:t>
      </w:r>
      <w:proofErr w:type="spellStart"/>
      <w:r w:rsidRPr="0021078B">
        <w:rPr>
          <w:rFonts w:ascii="Arial" w:hAnsi="Arial" w:cs="Arial"/>
          <w:sz w:val="24"/>
          <w:szCs w:val="24"/>
        </w:rPr>
        <w:t>недостижении</w:t>
      </w:r>
      <w:proofErr w:type="spellEnd"/>
      <w:r w:rsidRPr="0021078B">
        <w:rPr>
          <w:rFonts w:ascii="Arial" w:hAnsi="Arial" w:cs="Arial"/>
          <w:sz w:val="24"/>
          <w:szCs w:val="24"/>
        </w:rPr>
        <w:t xml:space="preserve"> согласия по новым условиям в случае уменьшения Администрации Аннинского муниципального района Воронежской области ранее доведенных лимитов бюджетных обязательств на цели, указанные в пункте </w:t>
      </w:r>
      <w:r w:rsidR="00B77755" w:rsidRPr="0021078B">
        <w:rPr>
          <w:rFonts w:ascii="Arial" w:hAnsi="Arial" w:cs="Arial"/>
          <w:sz w:val="24"/>
          <w:szCs w:val="24"/>
        </w:rPr>
        <w:t>1.3.</w:t>
      </w:r>
      <w:r w:rsidRPr="0021078B">
        <w:rPr>
          <w:rFonts w:ascii="Arial" w:hAnsi="Arial" w:cs="Arial"/>
          <w:sz w:val="24"/>
          <w:szCs w:val="24"/>
        </w:rPr>
        <w:t xml:space="preserve"> </w:t>
      </w:r>
      <w:r w:rsidR="00B77755" w:rsidRPr="0021078B">
        <w:rPr>
          <w:rFonts w:ascii="Arial" w:hAnsi="Arial" w:cs="Arial"/>
          <w:sz w:val="24"/>
          <w:szCs w:val="24"/>
        </w:rPr>
        <w:t>настоящего Порядка</w:t>
      </w:r>
      <w:r w:rsidRPr="0021078B">
        <w:rPr>
          <w:rFonts w:ascii="Arial" w:hAnsi="Arial" w:cs="Arial"/>
          <w:sz w:val="24"/>
          <w:szCs w:val="24"/>
        </w:rPr>
        <w:t>, приводящего к невозможности предоставления субсидии в размере, определенном в соглашении.</w:t>
      </w:r>
      <w:proofErr w:type="gramEnd"/>
    </w:p>
    <w:p w:rsidR="00421D95" w:rsidRPr="0021078B" w:rsidRDefault="005779D4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2.1</w:t>
      </w:r>
      <w:r w:rsidR="00B77755" w:rsidRPr="0021078B">
        <w:rPr>
          <w:rFonts w:ascii="Arial" w:hAnsi="Arial" w:cs="Arial"/>
          <w:sz w:val="24"/>
          <w:szCs w:val="24"/>
        </w:rPr>
        <w:t>2</w:t>
      </w:r>
      <w:r w:rsidRPr="0021078B">
        <w:rPr>
          <w:rFonts w:ascii="Arial" w:hAnsi="Arial" w:cs="Arial"/>
          <w:sz w:val="24"/>
          <w:szCs w:val="24"/>
        </w:rPr>
        <w:t xml:space="preserve">. </w:t>
      </w:r>
      <w:r w:rsidR="00B77755" w:rsidRPr="0021078B">
        <w:rPr>
          <w:rFonts w:ascii="Arial" w:hAnsi="Arial" w:cs="Arial"/>
          <w:sz w:val="24"/>
          <w:szCs w:val="24"/>
        </w:rPr>
        <w:t>Результаты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предоставления Субсидии устанавливаются Администрацией Аннинского муниципального района</w:t>
      </w:r>
      <w:r w:rsidR="00CE2807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в Соглашении</w:t>
      </w:r>
      <w:r w:rsidR="00CE2807" w:rsidRPr="0021078B">
        <w:rPr>
          <w:rFonts w:ascii="Arial" w:hAnsi="Arial" w:cs="Arial"/>
          <w:sz w:val="24"/>
          <w:szCs w:val="24"/>
        </w:rPr>
        <w:t>.</w:t>
      </w:r>
      <w:r w:rsidR="00421D95" w:rsidRPr="0021078B">
        <w:rPr>
          <w:rFonts w:ascii="Arial" w:hAnsi="Arial" w:cs="Arial"/>
          <w:sz w:val="24"/>
          <w:szCs w:val="24"/>
        </w:rPr>
        <w:t xml:space="preserve"> Порядок, сроки и формы отчета о достижении </w:t>
      </w:r>
      <w:r w:rsidR="00B77755" w:rsidRPr="0021078B">
        <w:rPr>
          <w:rFonts w:ascii="Arial" w:hAnsi="Arial" w:cs="Arial"/>
          <w:sz w:val="24"/>
          <w:szCs w:val="24"/>
        </w:rPr>
        <w:t xml:space="preserve">установленных </w:t>
      </w:r>
      <w:r w:rsidR="00421D95" w:rsidRPr="0021078B">
        <w:rPr>
          <w:rFonts w:ascii="Arial" w:hAnsi="Arial" w:cs="Arial"/>
          <w:sz w:val="24"/>
          <w:szCs w:val="24"/>
        </w:rPr>
        <w:t>результат</w:t>
      </w:r>
      <w:r w:rsidR="00B77755" w:rsidRPr="0021078B">
        <w:rPr>
          <w:rFonts w:ascii="Arial" w:hAnsi="Arial" w:cs="Arial"/>
          <w:sz w:val="24"/>
          <w:szCs w:val="24"/>
        </w:rPr>
        <w:t>ов</w:t>
      </w:r>
      <w:r w:rsidR="00421D95" w:rsidRPr="0021078B">
        <w:rPr>
          <w:rFonts w:ascii="Arial" w:hAnsi="Arial" w:cs="Arial"/>
          <w:sz w:val="24"/>
          <w:szCs w:val="24"/>
        </w:rPr>
        <w:t>, условий и целей предоставления Субсидий устанавливаются в Соглашении.</w:t>
      </w:r>
    </w:p>
    <w:p w:rsidR="0021078B" w:rsidRDefault="0021078B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3. Отчетность</w:t>
      </w:r>
    </w:p>
    <w:p w:rsidR="0021078B" w:rsidRDefault="0021078B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3.1. Получатель субсидии предоставляет в </w:t>
      </w:r>
      <w:r w:rsidR="00CE2807" w:rsidRPr="0021078B">
        <w:rPr>
          <w:rFonts w:ascii="Arial" w:hAnsi="Arial" w:cs="Arial"/>
          <w:sz w:val="24"/>
          <w:szCs w:val="24"/>
        </w:rPr>
        <w:t xml:space="preserve">сектор учета и отчетности администрации </w:t>
      </w:r>
      <w:r w:rsidRPr="0021078B">
        <w:rPr>
          <w:rFonts w:ascii="Arial" w:hAnsi="Arial" w:cs="Arial"/>
          <w:sz w:val="24"/>
          <w:szCs w:val="24"/>
        </w:rPr>
        <w:t>отчет</w:t>
      </w:r>
      <w:r w:rsidR="00CE2807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о</w:t>
      </w:r>
      <w:r w:rsidR="00B77755" w:rsidRPr="0021078B">
        <w:rPr>
          <w:rFonts w:ascii="Arial" w:hAnsi="Arial" w:cs="Arial"/>
          <w:sz w:val="24"/>
          <w:szCs w:val="24"/>
        </w:rPr>
        <w:t>б осуществлении</w:t>
      </w:r>
      <w:r w:rsidRPr="0021078B">
        <w:rPr>
          <w:rFonts w:ascii="Arial" w:hAnsi="Arial" w:cs="Arial"/>
          <w:sz w:val="24"/>
          <w:szCs w:val="24"/>
        </w:rPr>
        <w:t xml:space="preserve"> расходов</w:t>
      </w:r>
      <w:r w:rsidR="00B77755" w:rsidRPr="0021078B">
        <w:rPr>
          <w:rFonts w:ascii="Arial" w:hAnsi="Arial" w:cs="Arial"/>
          <w:sz w:val="24"/>
          <w:szCs w:val="24"/>
        </w:rPr>
        <w:t xml:space="preserve">, источником финансового обеспечения которых является субсидия, </w:t>
      </w:r>
      <w:r w:rsidRPr="0021078B">
        <w:rPr>
          <w:rFonts w:ascii="Arial" w:hAnsi="Arial" w:cs="Arial"/>
          <w:sz w:val="24"/>
          <w:szCs w:val="24"/>
        </w:rPr>
        <w:t>в срок до</w:t>
      </w:r>
      <w:r w:rsidR="00B77755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 xml:space="preserve">10 числа месяца, следующего за отчетным </w:t>
      </w:r>
      <w:r w:rsidR="00B77755" w:rsidRPr="0021078B">
        <w:rPr>
          <w:rFonts w:ascii="Arial" w:hAnsi="Arial" w:cs="Arial"/>
          <w:sz w:val="24"/>
          <w:szCs w:val="24"/>
        </w:rPr>
        <w:t>годом по формам, определенным типовыми формами соглашений</w:t>
      </w:r>
      <w:r w:rsidR="00AC2064" w:rsidRPr="0021078B">
        <w:rPr>
          <w:rFonts w:ascii="Arial" w:hAnsi="Arial" w:cs="Arial"/>
          <w:sz w:val="24"/>
          <w:szCs w:val="24"/>
        </w:rPr>
        <w:t>, установленными Отделом финансов администрации Аннинского муниципального района Воронежской области.</w:t>
      </w:r>
    </w:p>
    <w:p w:rsidR="00AC2064" w:rsidRPr="0021078B" w:rsidRDefault="00AC2064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4. Требовани</w:t>
      </w:r>
      <w:r w:rsidR="00FE646D" w:rsidRPr="0021078B">
        <w:rPr>
          <w:rFonts w:ascii="Arial" w:hAnsi="Arial" w:cs="Arial"/>
          <w:sz w:val="24"/>
          <w:szCs w:val="24"/>
        </w:rPr>
        <w:t>я</w:t>
      </w:r>
      <w:r w:rsidR="00AC2064" w:rsidRPr="0021078B">
        <w:rPr>
          <w:rFonts w:ascii="Arial" w:hAnsi="Arial" w:cs="Arial"/>
          <w:sz w:val="24"/>
          <w:szCs w:val="24"/>
        </w:rPr>
        <w:t xml:space="preserve"> об осуществлении</w:t>
      </w:r>
      <w:r w:rsidRPr="0021078B">
        <w:rPr>
          <w:rFonts w:ascii="Arial" w:hAnsi="Arial" w:cs="Arial"/>
          <w:sz w:val="24"/>
          <w:szCs w:val="24"/>
        </w:rPr>
        <w:t xml:space="preserve"> контрол</w:t>
      </w:r>
      <w:r w:rsidR="00AC2064" w:rsidRPr="0021078B">
        <w:rPr>
          <w:rFonts w:ascii="Arial" w:hAnsi="Arial" w:cs="Arial"/>
          <w:sz w:val="24"/>
          <w:szCs w:val="24"/>
        </w:rPr>
        <w:t>я</w:t>
      </w:r>
      <w:r w:rsidRPr="0021078B">
        <w:rPr>
          <w:rFonts w:ascii="Arial" w:hAnsi="Arial" w:cs="Arial"/>
          <w:sz w:val="24"/>
          <w:szCs w:val="24"/>
        </w:rPr>
        <w:t xml:space="preserve"> и порядок возврата субсидий</w:t>
      </w:r>
      <w:r w:rsidR="00AC2064" w:rsidRPr="0021078B">
        <w:rPr>
          <w:rFonts w:ascii="Arial" w:hAnsi="Arial" w:cs="Arial"/>
          <w:sz w:val="24"/>
          <w:szCs w:val="24"/>
        </w:rPr>
        <w:t>.</w:t>
      </w:r>
    </w:p>
    <w:p w:rsidR="00AC2064" w:rsidRPr="0021078B" w:rsidRDefault="00AC2064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4.1. Администрация </w:t>
      </w:r>
      <w:r w:rsidR="00FE646D" w:rsidRPr="0021078B">
        <w:rPr>
          <w:rFonts w:ascii="Arial" w:hAnsi="Arial" w:cs="Arial"/>
          <w:sz w:val="24"/>
          <w:szCs w:val="24"/>
        </w:rPr>
        <w:t xml:space="preserve">Аннинского </w:t>
      </w:r>
      <w:r w:rsidRPr="0021078B">
        <w:rPr>
          <w:rFonts w:ascii="Arial" w:hAnsi="Arial" w:cs="Arial"/>
          <w:sz w:val="24"/>
          <w:szCs w:val="24"/>
        </w:rPr>
        <w:t>муниципального район</w:t>
      </w:r>
      <w:r w:rsidR="00FE646D" w:rsidRPr="0021078B">
        <w:rPr>
          <w:rFonts w:ascii="Arial" w:hAnsi="Arial" w:cs="Arial"/>
          <w:sz w:val="24"/>
          <w:szCs w:val="24"/>
        </w:rPr>
        <w:t>а</w:t>
      </w:r>
      <w:r w:rsidRPr="0021078B">
        <w:rPr>
          <w:rFonts w:ascii="Arial" w:hAnsi="Arial" w:cs="Arial"/>
          <w:sz w:val="24"/>
          <w:szCs w:val="24"/>
        </w:rPr>
        <w:t xml:space="preserve"> как главный распорядитель бюджетных средств и органы муниципального финансового контроля осуществляют проверки соблюдения получателем субсидий условий, целей и порядка их предоставления.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4.2. В случае нецелевого использования субсидий или непредставления отчета или несвоевременного представления отчета или нарушения условий, 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установленных при предоставлении субсидий, главным распорядителем бюджетных сре</w:t>
      </w:r>
      <w:proofErr w:type="gramStart"/>
      <w:r w:rsidRPr="0021078B">
        <w:rPr>
          <w:rFonts w:ascii="Arial" w:hAnsi="Arial" w:cs="Arial"/>
          <w:sz w:val="24"/>
          <w:szCs w:val="24"/>
        </w:rPr>
        <w:t>дств пр</w:t>
      </w:r>
      <w:proofErr w:type="gramEnd"/>
      <w:r w:rsidRPr="0021078B">
        <w:rPr>
          <w:rFonts w:ascii="Arial" w:hAnsi="Arial" w:cs="Arial"/>
          <w:sz w:val="24"/>
          <w:szCs w:val="24"/>
        </w:rPr>
        <w:t>инимается решение о возврате субсидий.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lastRenderedPageBreak/>
        <w:t>Получателю субсидий направляется письменное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>уведомление о необходимости возврата субсидий в бюджет муниципального район</w:t>
      </w:r>
      <w:r w:rsidR="00FE646D" w:rsidRPr="0021078B">
        <w:rPr>
          <w:rFonts w:ascii="Arial" w:hAnsi="Arial" w:cs="Arial"/>
          <w:sz w:val="24"/>
          <w:szCs w:val="24"/>
        </w:rPr>
        <w:t>а</w:t>
      </w:r>
      <w:r w:rsidRPr="0021078B">
        <w:rPr>
          <w:rFonts w:ascii="Arial" w:hAnsi="Arial" w:cs="Arial"/>
          <w:sz w:val="24"/>
          <w:szCs w:val="24"/>
        </w:rPr>
        <w:t>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4.3. Возврат субсидий производится получателем субсидий в течение тридцати календарных дней со дня получения уведомления по реквизитам, 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1078B">
        <w:rPr>
          <w:rFonts w:ascii="Arial" w:hAnsi="Arial" w:cs="Arial"/>
          <w:sz w:val="24"/>
          <w:szCs w:val="24"/>
        </w:rPr>
        <w:t>указанным</w:t>
      </w:r>
      <w:proofErr w:type="gramEnd"/>
      <w:r w:rsidRPr="0021078B">
        <w:rPr>
          <w:rFonts w:ascii="Arial" w:hAnsi="Arial" w:cs="Arial"/>
          <w:sz w:val="24"/>
          <w:szCs w:val="24"/>
        </w:rPr>
        <w:t xml:space="preserve"> в уведомлении. Если в тридцатидневный срок получатель субсидий не возвращает субсидии, к нему применяются меры, предусмотренные действующим законодательством Российской Федерации.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4.4. В случае ликвидации или реорганизации получатель субсидий обязан возвратить полученные средства в течение 10 рабочих дней с момента принятия решения о начале процедуры ликвидации или реорганизации.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4.5. В случае использования субсидий в текущем финансовом году не в</w:t>
      </w:r>
      <w:r w:rsidR="00FE646D" w:rsidRPr="0021078B">
        <w:rPr>
          <w:rFonts w:ascii="Arial" w:hAnsi="Arial" w:cs="Arial"/>
          <w:sz w:val="24"/>
          <w:szCs w:val="24"/>
        </w:rPr>
        <w:t xml:space="preserve"> </w:t>
      </w:r>
      <w:r w:rsidRPr="0021078B">
        <w:rPr>
          <w:rFonts w:ascii="Arial" w:hAnsi="Arial" w:cs="Arial"/>
          <w:sz w:val="24"/>
          <w:szCs w:val="24"/>
        </w:rPr>
        <w:t xml:space="preserve">полном объеме получатель субсидий обязан возвратить </w:t>
      </w:r>
      <w:proofErr w:type="gramStart"/>
      <w:r w:rsidRPr="0021078B">
        <w:rPr>
          <w:rFonts w:ascii="Arial" w:hAnsi="Arial" w:cs="Arial"/>
          <w:sz w:val="24"/>
          <w:szCs w:val="24"/>
        </w:rPr>
        <w:t>неиспользованную</w:t>
      </w:r>
      <w:proofErr w:type="gramEnd"/>
      <w:r w:rsidRPr="0021078B">
        <w:rPr>
          <w:rFonts w:ascii="Arial" w:hAnsi="Arial" w:cs="Arial"/>
          <w:sz w:val="24"/>
          <w:szCs w:val="24"/>
        </w:rPr>
        <w:t xml:space="preserve"> 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часть субсидий в срок до </w:t>
      </w:r>
      <w:r w:rsidR="00FE646D" w:rsidRPr="0021078B">
        <w:rPr>
          <w:rFonts w:ascii="Arial" w:hAnsi="Arial" w:cs="Arial"/>
          <w:sz w:val="24"/>
          <w:szCs w:val="24"/>
        </w:rPr>
        <w:t>25 декабря текущего года</w:t>
      </w:r>
      <w:r w:rsidRPr="0021078B">
        <w:rPr>
          <w:rFonts w:ascii="Arial" w:hAnsi="Arial" w:cs="Arial"/>
          <w:sz w:val="24"/>
          <w:szCs w:val="24"/>
        </w:rPr>
        <w:t>. Если получатель субсидий не возвратит до установленного срока неиспользованную часть субсидий, к нему будут применены меры, предусмотренные действующим законодательством Российской Федерации.</w:t>
      </w:r>
    </w:p>
    <w:p w:rsidR="0021078B" w:rsidRDefault="002107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FE646D" w:rsidRPr="0021078B" w:rsidRDefault="00FE646D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F60D9B" w:rsidRPr="0021078B" w:rsidRDefault="0021078B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AB315D" w:rsidRPr="0021078B">
        <w:rPr>
          <w:rFonts w:ascii="Arial" w:hAnsi="Arial" w:cs="Arial"/>
          <w:sz w:val="24"/>
          <w:szCs w:val="24"/>
        </w:rPr>
        <w:t xml:space="preserve"> порядку предоставления субсидий</w:t>
      </w:r>
    </w:p>
    <w:p w:rsidR="00AB315D" w:rsidRPr="0021078B" w:rsidRDefault="00AB315D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на обеспечение деятельности</w:t>
      </w:r>
    </w:p>
    <w:p w:rsidR="00F60D9B" w:rsidRPr="0021078B" w:rsidRDefault="00AB315D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Аннинскому районному отделению </w:t>
      </w:r>
    </w:p>
    <w:p w:rsidR="00F60D9B" w:rsidRPr="0021078B" w:rsidRDefault="00AB315D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Воронежской Областной общественной </w:t>
      </w:r>
    </w:p>
    <w:p w:rsidR="00AB315D" w:rsidRPr="0021078B" w:rsidRDefault="00AB315D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организации инвалидов</w:t>
      </w:r>
    </w:p>
    <w:p w:rsidR="00FE646D" w:rsidRPr="0021078B" w:rsidRDefault="00FE646D" w:rsidP="0021078B">
      <w:pPr>
        <w:ind w:left="5103"/>
        <w:jc w:val="both"/>
        <w:rPr>
          <w:rFonts w:ascii="Arial" w:hAnsi="Arial" w:cs="Arial"/>
          <w:sz w:val="24"/>
          <w:szCs w:val="24"/>
        </w:rPr>
      </w:pPr>
    </w:p>
    <w:p w:rsidR="00FE646D" w:rsidRPr="0021078B" w:rsidRDefault="00FE646D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Администрация Аннинского </w:t>
      </w:r>
      <w:proofErr w:type="gramStart"/>
      <w:r w:rsidRPr="0021078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FE646D" w:rsidRPr="0021078B" w:rsidRDefault="00FE646D" w:rsidP="0021078B">
      <w:pPr>
        <w:ind w:left="5103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района Воронежской области</w:t>
      </w:r>
    </w:p>
    <w:p w:rsidR="00FE646D" w:rsidRPr="0021078B" w:rsidRDefault="00FE646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Заявление</w:t>
      </w:r>
    </w:p>
    <w:p w:rsidR="00FE646D" w:rsidRPr="0021078B" w:rsidRDefault="00CA35D0" w:rsidP="0021078B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на предоставление субсидий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_____________________________________________</w:t>
      </w:r>
      <w:r w:rsidR="00FE646D" w:rsidRPr="0021078B">
        <w:rPr>
          <w:rFonts w:ascii="Arial" w:hAnsi="Arial" w:cs="Arial"/>
          <w:sz w:val="24"/>
          <w:szCs w:val="24"/>
        </w:rPr>
        <w:t>____________________________________________________________________________________</w:t>
      </w:r>
      <w:r w:rsidRPr="0021078B">
        <w:rPr>
          <w:rFonts w:ascii="Arial" w:hAnsi="Arial" w:cs="Arial"/>
          <w:sz w:val="24"/>
          <w:szCs w:val="24"/>
        </w:rPr>
        <w:t>___,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название организации, электронная почта, телефон, адрес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1078B">
        <w:rPr>
          <w:rFonts w:ascii="Arial" w:hAnsi="Arial" w:cs="Arial"/>
          <w:sz w:val="24"/>
          <w:szCs w:val="24"/>
        </w:rPr>
        <w:t>действующая</w:t>
      </w:r>
      <w:proofErr w:type="gramEnd"/>
      <w:r w:rsidRPr="0021078B">
        <w:rPr>
          <w:rFonts w:ascii="Arial" w:hAnsi="Arial" w:cs="Arial"/>
          <w:sz w:val="24"/>
          <w:szCs w:val="24"/>
        </w:rPr>
        <w:t xml:space="preserve"> на основании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___________________________</w:t>
      </w:r>
      <w:r w:rsidR="00FE646D" w:rsidRPr="0021078B">
        <w:rPr>
          <w:rFonts w:ascii="Arial" w:hAnsi="Arial" w:cs="Arial"/>
          <w:sz w:val="24"/>
          <w:szCs w:val="24"/>
        </w:rPr>
        <w:t>________________________</w:t>
      </w:r>
      <w:r w:rsidRPr="0021078B">
        <w:rPr>
          <w:rFonts w:ascii="Arial" w:hAnsi="Arial" w:cs="Arial"/>
          <w:sz w:val="24"/>
          <w:szCs w:val="24"/>
        </w:rPr>
        <w:t>_______________,</w:t>
      </w:r>
    </w:p>
    <w:p w:rsidR="001B0DC5" w:rsidRPr="0021078B" w:rsidRDefault="00FE646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В соответствии с Порядком </w:t>
      </w:r>
      <w:r w:rsidR="001B0DC5" w:rsidRPr="0021078B">
        <w:rPr>
          <w:rFonts w:ascii="Arial" w:hAnsi="Arial" w:cs="Arial"/>
          <w:sz w:val="24"/>
          <w:szCs w:val="24"/>
        </w:rPr>
        <w:t xml:space="preserve">предоставления субсидии Аннинскому районному отделению Воронежской Областной общественной организации инвалидов, утвержденным Постановлением Администрации Аннинского муниципального района Воронежской области </w:t>
      </w:r>
      <w:proofErr w:type="gramStart"/>
      <w:r w:rsidR="001B0DC5" w:rsidRPr="0021078B">
        <w:rPr>
          <w:rFonts w:ascii="Arial" w:hAnsi="Arial" w:cs="Arial"/>
          <w:sz w:val="24"/>
          <w:szCs w:val="24"/>
        </w:rPr>
        <w:t>от</w:t>
      </w:r>
      <w:proofErr w:type="gramEnd"/>
      <w:r w:rsidR="001B0DC5" w:rsidRPr="0021078B">
        <w:rPr>
          <w:rFonts w:ascii="Arial" w:hAnsi="Arial" w:cs="Arial"/>
          <w:sz w:val="24"/>
          <w:szCs w:val="24"/>
        </w:rPr>
        <w:t xml:space="preserve"> ______№_____</w:t>
      </w:r>
    </w:p>
    <w:p w:rsidR="00CA35D0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просит</w:t>
      </w:r>
      <w:r w:rsidR="0021078B">
        <w:rPr>
          <w:rFonts w:ascii="Arial" w:hAnsi="Arial" w:cs="Arial"/>
          <w:sz w:val="24"/>
          <w:szCs w:val="24"/>
        </w:rPr>
        <w:t xml:space="preserve"> </w:t>
      </w:r>
      <w:r w:rsidR="00CA35D0" w:rsidRPr="0021078B">
        <w:rPr>
          <w:rFonts w:ascii="Arial" w:hAnsi="Arial" w:cs="Arial"/>
          <w:sz w:val="24"/>
          <w:szCs w:val="24"/>
        </w:rPr>
        <w:t>предостав</w:t>
      </w:r>
      <w:r w:rsidRPr="0021078B">
        <w:rPr>
          <w:rFonts w:ascii="Arial" w:hAnsi="Arial" w:cs="Arial"/>
          <w:sz w:val="24"/>
          <w:szCs w:val="24"/>
        </w:rPr>
        <w:t xml:space="preserve">ить </w:t>
      </w:r>
      <w:r w:rsidR="00CA35D0" w:rsidRPr="0021078B">
        <w:rPr>
          <w:rFonts w:ascii="Arial" w:hAnsi="Arial" w:cs="Arial"/>
          <w:sz w:val="24"/>
          <w:szCs w:val="24"/>
        </w:rPr>
        <w:t>в 201___ году субсиди</w:t>
      </w:r>
      <w:r w:rsidRPr="0021078B">
        <w:rPr>
          <w:rFonts w:ascii="Arial" w:hAnsi="Arial" w:cs="Arial"/>
          <w:sz w:val="24"/>
          <w:szCs w:val="24"/>
        </w:rPr>
        <w:t>ю</w:t>
      </w:r>
      <w:r w:rsidR="00CA35D0" w:rsidRPr="0021078B">
        <w:rPr>
          <w:rFonts w:ascii="Arial" w:hAnsi="Arial" w:cs="Arial"/>
          <w:sz w:val="24"/>
          <w:szCs w:val="24"/>
        </w:rPr>
        <w:t xml:space="preserve"> в размере:___________ </w:t>
      </w:r>
      <w:r w:rsidRPr="0021078B">
        <w:rPr>
          <w:rFonts w:ascii="Arial" w:hAnsi="Arial" w:cs="Arial"/>
          <w:sz w:val="24"/>
          <w:szCs w:val="24"/>
        </w:rPr>
        <w:t>р</w:t>
      </w:r>
      <w:r w:rsidR="00CA35D0" w:rsidRPr="0021078B">
        <w:rPr>
          <w:rFonts w:ascii="Arial" w:hAnsi="Arial" w:cs="Arial"/>
          <w:sz w:val="24"/>
          <w:szCs w:val="24"/>
        </w:rPr>
        <w:t>ублей.</w:t>
      </w:r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Настоящим подтверждаем, что: </w:t>
      </w:r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 у _________________________________</w:t>
      </w:r>
      <w:r w:rsidR="00AB315D" w:rsidRPr="0021078B">
        <w:rPr>
          <w:rFonts w:ascii="Arial" w:hAnsi="Arial" w:cs="Arial"/>
          <w:sz w:val="24"/>
          <w:szCs w:val="24"/>
        </w:rPr>
        <w:t>___________________</w:t>
      </w:r>
      <w:r w:rsidRPr="0021078B">
        <w:rPr>
          <w:rFonts w:ascii="Arial" w:hAnsi="Arial" w:cs="Arial"/>
          <w:sz w:val="24"/>
          <w:szCs w:val="24"/>
        </w:rPr>
        <w:t>________</w:t>
      </w:r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(наименование Получателя субсидии</w:t>
      </w:r>
      <w:proofErr w:type="gramStart"/>
      <w:r w:rsidRPr="0021078B">
        <w:rPr>
          <w:rFonts w:ascii="Arial" w:hAnsi="Arial" w:cs="Arial"/>
          <w:sz w:val="24"/>
          <w:szCs w:val="24"/>
        </w:rPr>
        <w:t xml:space="preserve"> )</w:t>
      </w:r>
      <w:proofErr w:type="gramEnd"/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отсутствует неисполненная обязанность по уплате налогов, сборов, страховых взносов, пеней, </w:t>
      </w:r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штрафов, процентов, подлежащих уплате в соответствии </w:t>
      </w:r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с законодательством Российской Федерации о налогах и сборах;</w:t>
      </w:r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 у ____________________________</w:t>
      </w:r>
      <w:r w:rsidR="00AB315D" w:rsidRPr="0021078B">
        <w:rPr>
          <w:rFonts w:ascii="Arial" w:hAnsi="Arial" w:cs="Arial"/>
          <w:sz w:val="24"/>
          <w:szCs w:val="24"/>
        </w:rPr>
        <w:t>___________________</w:t>
      </w:r>
      <w:r w:rsidRPr="0021078B">
        <w:rPr>
          <w:rFonts w:ascii="Arial" w:hAnsi="Arial" w:cs="Arial"/>
          <w:sz w:val="24"/>
          <w:szCs w:val="24"/>
        </w:rPr>
        <w:t>_____________</w:t>
      </w:r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(наименование Получателя субсидии</w:t>
      </w:r>
      <w:proofErr w:type="gramStart"/>
      <w:r w:rsidRPr="0021078B">
        <w:rPr>
          <w:rFonts w:ascii="Arial" w:hAnsi="Arial" w:cs="Arial"/>
          <w:sz w:val="24"/>
          <w:szCs w:val="24"/>
        </w:rPr>
        <w:t xml:space="preserve"> )</w:t>
      </w:r>
      <w:proofErr w:type="gramEnd"/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1078B">
        <w:rPr>
          <w:rFonts w:ascii="Arial" w:hAnsi="Arial" w:cs="Arial"/>
          <w:sz w:val="24"/>
          <w:szCs w:val="24"/>
        </w:rPr>
        <w:t>отсутствует просроченная задолженность по возврату в бюджет Аннинского муниципального района субсидий, полученных из районного бюджета и подлежащих возврату</w:t>
      </w:r>
      <w:r w:rsidR="00AB315D" w:rsidRPr="0021078B">
        <w:rPr>
          <w:rFonts w:ascii="Arial" w:hAnsi="Arial" w:cs="Arial"/>
          <w:sz w:val="24"/>
          <w:szCs w:val="24"/>
        </w:rPr>
        <w:t>;</w:t>
      </w:r>
      <w:r w:rsidRPr="0021078B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(наименование Получателя субсидии</w:t>
      </w:r>
      <w:proofErr w:type="gramStart"/>
      <w:r w:rsidRPr="0021078B">
        <w:rPr>
          <w:rFonts w:ascii="Arial" w:hAnsi="Arial" w:cs="Arial"/>
          <w:sz w:val="24"/>
          <w:szCs w:val="24"/>
        </w:rPr>
        <w:t xml:space="preserve"> )</w:t>
      </w:r>
      <w:proofErr w:type="gramEnd"/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не находится в процессе реорганизации, ликвидации, банкротства. 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(наименование Получателя субсидии</w:t>
      </w:r>
      <w:proofErr w:type="gramStart"/>
      <w:r w:rsidRPr="0021078B">
        <w:rPr>
          <w:rFonts w:ascii="Arial" w:hAnsi="Arial" w:cs="Arial"/>
          <w:sz w:val="24"/>
          <w:szCs w:val="24"/>
        </w:rPr>
        <w:t xml:space="preserve"> )</w:t>
      </w:r>
      <w:proofErr w:type="gramEnd"/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дает согласие на осуществление главным распорядителем бюджетных средств, предоставившим субсидию, и органами </w:t>
      </w:r>
      <w:r w:rsidR="00AB315D" w:rsidRPr="0021078B">
        <w:rPr>
          <w:rFonts w:ascii="Arial" w:hAnsi="Arial" w:cs="Arial"/>
          <w:sz w:val="24"/>
          <w:szCs w:val="24"/>
        </w:rPr>
        <w:t>муниципального</w:t>
      </w:r>
      <w:r w:rsidRPr="0021078B">
        <w:rPr>
          <w:rFonts w:ascii="Arial" w:hAnsi="Arial" w:cs="Arial"/>
          <w:sz w:val="24"/>
          <w:szCs w:val="24"/>
        </w:rPr>
        <w:t xml:space="preserve"> </w:t>
      </w:r>
      <w:r w:rsidR="00AB315D" w:rsidRPr="0021078B">
        <w:rPr>
          <w:rFonts w:ascii="Arial" w:hAnsi="Arial" w:cs="Arial"/>
          <w:sz w:val="24"/>
          <w:szCs w:val="24"/>
        </w:rPr>
        <w:t>ф</w:t>
      </w:r>
      <w:r w:rsidRPr="0021078B">
        <w:rPr>
          <w:rFonts w:ascii="Arial" w:hAnsi="Arial" w:cs="Arial"/>
          <w:sz w:val="24"/>
          <w:szCs w:val="24"/>
        </w:rPr>
        <w:t xml:space="preserve">инансового контроля проверок соблюдения условий, целей и порядка предоставления субсидии. </w:t>
      </w:r>
    </w:p>
    <w:p w:rsidR="001B0DC5" w:rsidRPr="0021078B" w:rsidRDefault="001B0DC5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Гарантирую целевое использование субсидий.</w:t>
      </w: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Банковские реквизиты для перечисления субсидий: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Приложение: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- копия листа записи Единого государственного реестра юридических лиц; 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- копия свидетельства о постановке на налоговый учет; 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- копия устава юридического лица;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- смета расходов на очередной финансовый год; 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 xml:space="preserve">- справка в произвольной форме, содержащая сведения о проделанной Получателем субсидии работе в соответствии с уставной деятельностью. </w:t>
      </w:r>
    </w:p>
    <w:p w:rsidR="00AB315D" w:rsidRPr="0021078B" w:rsidRDefault="00AB315D" w:rsidP="0021078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A35D0" w:rsidRPr="0021078B" w:rsidRDefault="00CA35D0" w:rsidP="0021078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Руководитель _________________ ___________________________________</w:t>
      </w:r>
    </w:p>
    <w:p w:rsidR="00CA35D0" w:rsidRPr="0021078B" w:rsidRDefault="00CA35D0" w:rsidP="0021078B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1078B">
        <w:rPr>
          <w:rFonts w:ascii="Arial" w:hAnsi="Arial" w:cs="Arial"/>
          <w:sz w:val="24"/>
          <w:szCs w:val="24"/>
        </w:rPr>
        <w:t>(подпись) (расшифровка подписи)</w:t>
      </w:r>
    </w:p>
    <w:sectPr w:rsidR="00CA35D0" w:rsidRPr="0021078B" w:rsidSect="0021078B">
      <w:headerReference w:type="even" r:id="rId9"/>
      <w:footerReference w:type="even" r:id="rId10"/>
      <w:footerReference w:type="default" r:id="rId11"/>
      <w:pgSz w:w="11907" w:h="16840" w:code="9"/>
      <w:pgMar w:top="2268" w:right="567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0FF" w:rsidRDefault="008760FF" w:rsidP="00E5641A">
      <w:r>
        <w:separator/>
      </w:r>
    </w:p>
  </w:endnote>
  <w:endnote w:type="continuationSeparator" w:id="0">
    <w:p w:rsidR="008760FF" w:rsidRDefault="008760FF" w:rsidP="00E5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D0" w:rsidRDefault="00232364" w:rsidP="00C70AA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A35D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13FF5">
      <w:rPr>
        <w:rStyle w:val="ab"/>
        <w:noProof/>
      </w:rPr>
      <w:t>2</w:t>
    </w:r>
    <w:r>
      <w:rPr>
        <w:rStyle w:val="ab"/>
      </w:rPr>
      <w:fldChar w:fldCharType="end"/>
    </w:r>
  </w:p>
  <w:p w:rsidR="00CA35D0" w:rsidRDefault="00CA35D0" w:rsidP="003319F7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D0" w:rsidRDefault="00CA35D0" w:rsidP="0047491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0FF" w:rsidRDefault="008760FF" w:rsidP="00E5641A">
      <w:r>
        <w:separator/>
      </w:r>
    </w:p>
  </w:footnote>
  <w:footnote w:type="continuationSeparator" w:id="0">
    <w:p w:rsidR="008760FF" w:rsidRDefault="008760FF" w:rsidP="00E56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5D0" w:rsidRDefault="00232364" w:rsidP="00C70AA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A35D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13FF5">
      <w:rPr>
        <w:rStyle w:val="ab"/>
        <w:noProof/>
      </w:rPr>
      <w:t>2</w:t>
    </w:r>
    <w:r>
      <w:rPr>
        <w:rStyle w:val="ab"/>
      </w:rPr>
      <w:fldChar w:fldCharType="end"/>
    </w:r>
  </w:p>
  <w:p w:rsidR="00CA35D0" w:rsidRDefault="00CA35D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7C8"/>
    <w:multiLevelType w:val="multilevel"/>
    <w:tmpl w:val="98AC9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D46A4F"/>
    <w:multiLevelType w:val="hybridMultilevel"/>
    <w:tmpl w:val="7708F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6C60A8"/>
    <w:multiLevelType w:val="hybridMultilevel"/>
    <w:tmpl w:val="AF5E2748"/>
    <w:lvl w:ilvl="0" w:tplc="B388FEF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6B"/>
    <w:rsid w:val="00012C4E"/>
    <w:rsid w:val="0001399D"/>
    <w:rsid w:val="00013FF5"/>
    <w:rsid w:val="00065C57"/>
    <w:rsid w:val="000708D0"/>
    <w:rsid w:val="000907E9"/>
    <w:rsid w:val="000A33BE"/>
    <w:rsid w:val="000B14BE"/>
    <w:rsid w:val="000D39FD"/>
    <w:rsid w:val="000D4A7D"/>
    <w:rsid w:val="000E2A7B"/>
    <w:rsid w:val="000F4D51"/>
    <w:rsid w:val="0011174E"/>
    <w:rsid w:val="00124B9E"/>
    <w:rsid w:val="00143308"/>
    <w:rsid w:val="001707D0"/>
    <w:rsid w:val="001A2BF7"/>
    <w:rsid w:val="001A3146"/>
    <w:rsid w:val="001B0603"/>
    <w:rsid w:val="001B0DC5"/>
    <w:rsid w:val="001B0E3D"/>
    <w:rsid w:val="001B54CD"/>
    <w:rsid w:val="001C0BC0"/>
    <w:rsid w:val="001C35EE"/>
    <w:rsid w:val="001C463F"/>
    <w:rsid w:val="001D059E"/>
    <w:rsid w:val="0021078B"/>
    <w:rsid w:val="002149FC"/>
    <w:rsid w:val="00217417"/>
    <w:rsid w:val="00232364"/>
    <w:rsid w:val="00244D02"/>
    <w:rsid w:val="0025111B"/>
    <w:rsid w:val="00260467"/>
    <w:rsid w:val="00277559"/>
    <w:rsid w:val="002911B0"/>
    <w:rsid w:val="002A5B58"/>
    <w:rsid w:val="002C5AA2"/>
    <w:rsid w:val="002D48B8"/>
    <w:rsid w:val="002F6F6E"/>
    <w:rsid w:val="003146C1"/>
    <w:rsid w:val="00325A5F"/>
    <w:rsid w:val="0033045B"/>
    <w:rsid w:val="003319F7"/>
    <w:rsid w:val="003879ED"/>
    <w:rsid w:val="003B3604"/>
    <w:rsid w:val="003C0882"/>
    <w:rsid w:val="003C3C6B"/>
    <w:rsid w:val="003D3584"/>
    <w:rsid w:val="003F2F2D"/>
    <w:rsid w:val="0040357C"/>
    <w:rsid w:val="00421D95"/>
    <w:rsid w:val="004222CE"/>
    <w:rsid w:val="00435745"/>
    <w:rsid w:val="00466E6D"/>
    <w:rsid w:val="0046708F"/>
    <w:rsid w:val="00470C8A"/>
    <w:rsid w:val="0047491D"/>
    <w:rsid w:val="00476614"/>
    <w:rsid w:val="00477699"/>
    <w:rsid w:val="00491983"/>
    <w:rsid w:val="004952FA"/>
    <w:rsid w:val="004A4F23"/>
    <w:rsid w:val="004A68F6"/>
    <w:rsid w:val="004B546D"/>
    <w:rsid w:val="004B7A97"/>
    <w:rsid w:val="004E4260"/>
    <w:rsid w:val="004F6738"/>
    <w:rsid w:val="00525497"/>
    <w:rsid w:val="0054554C"/>
    <w:rsid w:val="00573B69"/>
    <w:rsid w:val="005779D4"/>
    <w:rsid w:val="0058707A"/>
    <w:rsid w:val="005949BB"/>
    <w:rsid w:val="005A0E1D"/>
    <w:rsid w:val="005B2239"/>
    <w:rsid w:val="005D15FA"/>
    <w:rsid w:val="006016B6"/>
    <w:rsid w:val="00616169"/>
    <w:rsid w:val="0063357D"/>
    <w:rsid w:val="00640AE4"/>
    <w:rsid w:val="00653101"/>
    <w:rsid w:val="006636E7"/>
    <w:rsid w:val="006942EC"/>
    <w:rsid w:val="006B6EB3"/>
    <w:rsid w:val="006C07CF"/>
    <w:rsid w:val="006C3EBC"/>
    <w:rsid w:val="006D7D30"/>
    <w:rsid w:val="006E74EF"/>
    <w:rsid w:val="00724F45"/>
    <w:rsid w:val="007306E6"/>
    <w:rsid w:val="00740D54"/>
    <w:rsid w:val="00750D2A"/>
    <w:rsid w:val="00752CF3"/>
    <w:rsid w:val="00777916"/>
    <w:rsid w:val="0078110F"/>
    <w:rsid w:val="0078462F"/>
    <w:rsid w:val="00791CC5"/>
    <w:rsid w:val="00793CA0"/>
    <w:rsid w:val="007C2338"/>
    <w:rsid w:val="007C3C88"/>
    <w:rsid w:val="007F0FC8"/>
    <w:rsid w:val="007F7B4E"/>
    <w:rsid w:val="0080194F"/>
    <w:rsid w:val="00802F8D"/>
    <w:rsid w:val="00831247"/>
    <w:rsid w:val="00864DB3"/>
    <w:rsid w:val="008760FF"/>
    <w:rsid w:val="00887A8F"/>
    <w:rsid w:val="008A18C6"/>
    <w:rsid w:val="008A274B"/>
    <w:rsid w:val="008B0A1A"/>
    <w:rsid w:val="008C61E7"/>
    <w:rsid w:val="008C67EA"/>
    <w:rsid w:val="008D2D00"/>
    <w:rsid w:val="008E4CB6"/>
    <w:rsid w:val="00901D0A"/>
    <w:rsid w:val="0090623F"/>
    <w:rsid w:val="009211C9"/>
    <w:rsid w:val="009272AA"/>
    <w:rsid w:val="00941742"/>
    <w:rsid w:val="009478A8"/>
    <w:rsid w:val="00956384"/>
    <w:rsid w:val="00963396"/>
    <w:rsid w:val="00973631"/>
    <w:rsid w:val="009810AA"/>
    <w:rsid w:val="00985032"/>
    <w:rsid w:val="00985FAA"/>
    <w:rsid w:val="0099263D"/>
    <w:rsid w:val="00994E1C"/>
    <w:rsid w:val="00996FE0"/>
    <w:rsid w:val="009A69C4"/>
    <w:rsid w:val="009B5175"/>
    <w:rsid w:val="009E1B78"/>
    <w:rsid w:val="009F2D8B"/>
    <w:rsid w:val="00A01C44"/>
    <w:rsid w:val="00A129FB"/>
    <w:rsid w:val="00A402F2"/>
    <w:rsid w:val="00A464F3"/>
    <w:rsid w:val="00A574BE"/>
    <w:rsid w:val="00AB315D"/>
    <w:rsid w:val="00AC2064"/>
    <w:rsid w:val="00AC536D"/>
    <w:rsid w:val="00AC647D"/>
    <w:rsid w:val="00AE4830"/>
    <w:rsid w:val="00B171B4"/>
    <w:rsid w:val="00B179CA"/>
    <w:rsid w:val="00B25AC7"/>
    <w:rsid w:val="00B263B4"/>
    <w:rsid w:val="00B35935"/>
    <w:rsid w:val="00B40D3F"/>
    <w:rsid w:val="00B514C1"/>
    <w:rsid w:val="00B63E1C"/>
    <w:rsid w:val="00B77755"/>
    <w:rsid w:val="00B87A2C"/>
    <w:rsid w:val="00BB7A7F"/>
    <w:rsid w:val="00BD0426"/>
    <w:rsid w:val="00BD5C5D"/>
    <w:rsid w:val="00BF484A"/>
    <w:rsid w:val="00BF569F"/>
    <w:rsid w:val="00BF6F90"/>
    <w:rsid w:val="00C04DA5"/>
    <w:rsid w:val="00C066D7"/>
    <w:rsid w:val="00C2653B"/>
    <w:rsid w:val="00C372C3"/>
    <w:rsid w:val="00C70AA5"/>
    <w:rsid w:val="00C72932"/>
    <w:rsid w:val="00C7385F"/>
    <w:rsid w:val="00C74A1D"/>
    <w:rsid w:val="00CA0B9D"/>
    <w:rsid w:val="00CA0DF4"/>
    <w:rsid w:val="00CA35D0"/>
    <w:rsid w:val="00CA3EB2"/>
    <w:rsid w:val="00CC0B77"/>
    <w:rsid w:val="00CC4CBD"/>
    <w:rsid w:val="00CD59D5"/>
    <w:rsid w:val="00CD5F42"/>
    <w:rsid w:val="00CD6657"/>
    <w:rsid w:val="00CD73D4"/>
    <w:rsid w:val="00CE25CC"/>
    <w:rsid w:val="00CE2807"/>
    <w:rsid w:val="00CE425E"/>
    <w:rsid w:val="00CF3C75"/>
    <w:rsid w:val="00D04F29"/>
    <w:rsid w:val="00D34654"/>
    <w:rsid w:val="00D400A1"/>
    <w:rsid w:val="00D471A9"/>
    <w:rsid w:val="00D57387"/>
    <w:rsid w:val="00D715B6"/>
    <w:rsid w:val="00D8365D"/>
    <w:rsid w:val="00DA06E6"/>
    <w:rsid w:val="00DB4576"/>
    <w:rsid w:val="00DC48B3"/>
    <w:rsid w:val="00DC79B9"/>
    <w:rsid w:val="00DD7703"/>
    <w:rsid w:val="00DE2E78"/>
    <w:rsid w:val="00DE726B"/>
    <w:rsid w:val="00E02597"/>
    <w:rsid w:val="00E04449"/>
    <w:rsid w:val="00E25E73"/>
    <w:rsid w:val="00E402E4"/>
    <w:rsid w:val="00E42EFB"/>
    <w:rsid w:val="00E50C97"/>
    <w:rsid w:val="00E5641A"/>
    <w:rsid w:val="00E87ECF"/>
    <w:rsid w:val="00E91ED6"/>
    <w:rsid w:val="00EA43CE"/>
    <w:rsid w:val="00EB4B06"/>
    <w:rsid w:val="00EB6199"/>
    <w:rsid w:val="00EC6298"/>
    <w:rsid w:val="00ED0EC4"/>
    <w:rsid w:val="00ED3767"/>
    <w:rsid w:val="00EE2D5C"/>
    <w:rsid w:val="00EF6D6D"/>
    <w:rsid w:val="00F05E4A"/>
    <w:rsid w:val="00F2563C"/>
    <w:rsid w:val="00F2577E"/>
    <w:rsid w:val="00F26619"/>
    <w:rsid w:val="00F30B8C"/>
    <w:rsid w:val="00F6018C"/>
    <w:rsid w:val="00F60D9B"/>
    <w:rsid w:val="00F60E0A"/>
    <w:rsid w:val="00F61670"/>
    <w:rsid w:val="00F70B5D"/>
    <w:rsid w:val="00F714A6"/>
    <w:rsid w:val="00F735E0"/>
    <w:rsid w:val="00F7499B"/>
    <w:rsid w:val="00F843C4"/>
    <w:rsid w:val="00F972BE"/>
    <w:rsid w:val="00FC07F4"/>
    <w:rsid w:val="00FC5590"/>
    <w:rsid w:val="00FE0D65"/>
    <w:rsid w:val="00FE2FD2"/>
    <w:rsid w:val="00FE4552"/>
    <w:rsid w:val="00FE646D"/>
    <w:rsid w:val="00FF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4BE"/>
    <w:rPr>
      <w:sz w:val="28"/>
    </w:rPr>
  </w:style>
  <w:style w:type="paragraph" w:styleId="1">
    <w:name w:val="heading 1"/>
    <w:basedOn w:val="a"/>
    <w:next w:val="a"/>
    <w:qFormat/>
    <w:rsid w:val="000B14BE"/>
    <w:pPr>
      <w:keepNext/>
      <w:ind w:left="2835" w:hanging="1701"/>
      <w:jc w:val="center"/>
      <w:outlineLvl w:val="0"/>
    </w:pPr>
    <w:rPr>
      <w:rFonts w:ascii="Peterburg" w:hAnsi="Peterburg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810A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810A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F60E0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F60E0A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2911B0"/>
    <w:rPr>
      <w:color w:val="0000FF"/>
      <w:u w:val="single"/>
    </w:rPr>
  </w:style>
  <w:style w:type="paragraph" w:customStyle="1" w:styleId="a6">
    <w:name w:val="Знак Знак Знак Знак Знак Знак Знак Знак Знак Знак"/>
    <w:basedOn w:val="a"/>
    <w:rsid w:val="00F6018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E564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641A"/>
    <w:rPr>
      <w:sz w:val="28"/>
    </w:rPr>
  </w:style>
  <w:style w:type="paragraph" w:styleId="a9">
    <w:name w:val="footer"/>
    <w:basedOn w:val="a"/>
    <w:link w:val="aa"/>
    <w:rsid w:val="00E564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5641A"/>
    <w:rPr>
      <w:sz w:val="28"/>
    </w:rPr>
  </w:style>
  <w:style w:type="character" w:styleId="ab">
    <w:name w:val="page number"/>
    <w:basedOn w:val="a0"/>
    <w:rsid w:val="003319F7"/>
  </w:style>
  <w:style w:type="paragraph" w:customStyle="1" w:styleId="ConsPlusNormal">
    <w:name w:val="ConsPlusNormal"/>
    <w:rsid w:val="00887A8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rmattext">
    <w:name w:val="formattext"/>
    <w:basedOn w:val="a"/>
    <w:rsid w:val="001C0BC0"/>
    <w:pPr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rsid w:val="00210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4BE"/>
    <w:rPr>
      <w:sz w:val="28"/>
    </w:rPr>
  </w:style>
  <w:style w:type="paragraph" w:styleId="1">
    <w:name w:val="heading 1"/>
    <w:basedOn w:val="a"/>
    <w:next w:val="a"/>
    <w:qFormat/>
    <w:rsid w:val="000B14BE"/>
    <w:pPr>
      <w:keepNext/>
      <w:ind w:left="2835" w:hanging="1701"/>
      <w:jc w:val="center"/>
      <w:outlineLvl w:val="0"/>
    </w:pPr>
    <w:rPr>
      <w:rFonts w:ascii="Peterburg" w:hAnsi="Peterburg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810A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810A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F60E0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F60E0A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2911B0"/>
    <w:rPr>
      <w:color w:val="0000FF"/>
      <w:u w:val="single"/>
    </w:rPr>
  </w:style>
  <w:style w:type="paragraph" w:customStyle="1" w:styleId="a6">
    <w:name w:val="Знак Знак Знак Знак Знак Знак Знак Знак Знак Знак"/>
    <w:basedOn w:val="a"/>
    <w:rsid w:val="00F6018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E564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641A"/>
    <w:rPr>
      <w:sz w:val="28"/>
    </w:rPr>
  </w:style>
  <w:style w:type="paragraph" w:styleId="a9">
    <w:name w:val="footer"/>
    <w:basedOn w:val="a"/>
    <w:link w:val="aa"/>
    <w:rsid w:val="00E564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5641A"/>
    <w:rPr>
      <w:sz w:val="28"/>
    </w:rPr>
  </w:style>
  <w:style w:type="character" w:styleId="ab">
    <w:name w:val="page number"/>
    <w:basedOn w:val="a0"/>
    <w:rsid w:val="003319F7"/>
  </w:style>
  <w:style w:type="paragraph" w:customStyle="1" w:styleId="ConsPlusNormal">
    <w:name w:val="ConsPlusNormal"/>
    <w:rsid w:val="00887A8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rmattext">
    <w:name w:val="formattext"/>
    <w:basedOn w:val="a"/>
    <w:rsid w:val="001C0BC0"/>
    <w:pPr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rsid w:val="00210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6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0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7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2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1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8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3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4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2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2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6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7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9</Pages>
  <Words>2557</Words>
  <Characters>14578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Рамонского р-на</Company>
  <LinksUpToDate>false</LinksUpToDate>
  <CharactersWithSpaces>17101</CharactersWithSpaces>
  <SharedDoc>false</SharedDoc>
  <HLinks>
    <vt:vector size="24" baseType="variant">
      <vt:variant>
        <vt:i4>1114202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consultantplus://offline/ref=F6ED491883FC994593E1CB5A493AC2FCDD168838C79C721097CDD36B6EA1C8B125EBBED9F628171598489AQBxCL</vt:lpwstr>
      </vt:variant>
      <vt:variant>
        <vt:lpwstr/>
      </vt:variant>
      <vt:variant>
        <vt:i4>1114202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consultantplus://offline/ref=F6ED491883FC994593E1CB5A493AC2FCDD168838C79C721097CDD36B6EA1C8B125EBBED9F628171598489AQBxCL</vt:lpwstr>
      </vt:variant>
      <vt:variant>
        <vt:lpwstr/>
      </vt:variant>
      <vt:variant>
        <vt:i4>1114202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consultantplus://offline/ref=F6ED491883FC994593E1CB5A493AC2FCDD168838C79C721097CDD36B6EA1C8B125EBBED9F628171598489AQBxCL</vt:lpwstr>
      </vt:variant>
      <vt:variant>
        <vt:lpwstr/>
      </vt:variant>
      <vt:variant>
        <vt:i4>1114202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consultantplus://offline/ref=F6ED491883FC994593E1CB5A493AC2FCDD168838C79C721097CDD36B6EA1C8B125EBBED9F628171598489AQBxCL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Финотдел</dc:creator>
  <cp:lastModifiedBy>Анисимова Наталия Александровна</cp:lastModifiedBy>
  <cp:revision>2</cp:revision>
  <cp:lastPrinted>2021-06-03T12:46:00Z</cp:lastPrinted>
  <dcterms:created xsi:type="dcterms:W3CDTF">2021-06-08T12:23:00Z</dcterms:created>
  <dcterms:modified xsi:type="dcterms:W3CDTF">2021-06-08T12:23:00Z</dcterms:modified>
</cp:coreProperties>
</file>